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668A21C7" w:rsidR="00FC4162" w:rsidRDefault="00FC4162" w:rsidP="005B6A0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5B6A02"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1507F17E" w:rsidR="00FC4162" w:rsidRPr="007F774C" w:rsidRDefault="00FC4162" w:rsidP="002566ED">
      <w:pPr>
        <w:overflowPunct w:val="0"/>
        <w:autoSpaceDE w:val="0"/>
        <w:autoSpaceDN w:val="0"/>
        <w:adjustRightInd w:val="0"/>
        <w:jc w:val="center"/>
        <w:rPr>
          <w:b/>
          <w:caps/>
        </w:rPr>
      </w:pPr>
      <w:r w:rsidRPr="007F774C">
        <w:rPr>
          <w:b/>
          <w:caps/>
        </w:rPr>
        <w:t xml:space="preserve">dėl </w:t>
      </w:r>
      <w:r w:rsidR="002566ED">
        <w:rPr>
          <w:b/>
          <w:caps/>
        </w:rPr>
        <w:t xml:space="preserve">ANYKŠČIŲ RAJONO </w:t>
      </w:r>
      <w:r w:rsidR="002566ED" w:rsidRPr="002566ED">
        <w:rPr>
          <w:b/>
          <w:caps/>
        </w:rPr>
        <w:t>SODININKŲ BENDRIJŲ BENDROJO NAUDOJIMO ŽEMĖJE ESANČIŲ KELIŲ (GATVIŲ) PE</w:t>
      </w:r>
      <w:r w:rsidR="002566ED">
        <w:rPr>
          <w:b/>
          <w:caps/>
        </w:rPr>
        <w:t>RDA</w:t>
      </w:r>
      <w:r w:rsidR="00A517F8">
        <w:rPr>
          <w:b/>
          <w:caps/>
        </w:rPr>
        <w:t>V</w:t>
      </w:r>
      <w:r w:rsidR="002566ED">
        <w:rPr>
          <w:b/>
          <w:caps/>
        </w:rPr>
        <w:t>IMO</w:t>
      </w:r>
      <w:r w:rsidR="002566ED" w:rsidRPr="002566ED">
        <w:rPr>
          <w:b/>
          <w:caps/>
        </w:rPr>
        <w:t xml:space="preserve"> </w:t>
      </w:r>
      <w:r w:rsidR="002566ED">
        <w:rPr>
          <w:b/>
          <w:caps/>
        </w:rPr>
        <w:t>ANYKŠČIŲ</w:t>
      </w:r>
      <w:r w:rsidR="002566ED" w:rsidRPr="002566ED">
        <w:rPr>
          <w:b/>
          <w:caps/>
        </w:rPr>
        <w:t xml:space="preserve"> RAJONO SAVIVALDYB</w:t>
      </w:r>
      <w:r w:rsidR="002566ED">
        <w:rPr>
          <w:b/>
          <w:caps/>
        </w:rPr>
        <w:t xml:space="preserve">ĖS NUOSAVYBĖN </w:t>
      </w:r>
      <w:r w:rsidR="002566ED" w:rsidRPr="002566ED">
        <w:rPr>
          <w:b/>
          <w:caps/>
        </w:rPr>
        <w:t>TVARKOS APRAŠO PATVIRTINIMO</w:t>
      </w:r>
    </w:p>
    <w:p w14:paraId="4720D866" w14:textId="79F6F06D" w:rsidR="00FC4162" w:rsidRDefault="00FC4162" w:rsidP="00FC4162">
      <w:pPr>
        <w:overflowPunct w:val="0"/>
        <w:autoSpaceDE w:val="0"/>
        <w:autoSpaceDN w:val="0"/>
        <w:adjustRightInd w:val="0"/>
        <w:ind w:right="49"/>
        <w:jc w:val="center"/>
        <w:rPr>
          <w:szCs w:val="20"/>
        </w:rPr>
      </w:pPr>
    </w:p>
    <w:p w14:paraId="521AA874" w14:textId="16010DE4"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B1480E">
          <w:t>balandžio 2</w:t>
        </w:r>
        <w:r w:rsidR="003D4390">
          <w:t>5</w:t>
        </w:r>
        <w:r w:rsidR="00710E87" w:rsidRPr="00293CDD">
          <w:t xml:space="preserve"> </w:t>
        </w:r>
        <w:r w:rsidRPr="00293CDD">
          <w:t>d.</w:t>
        </w:r>
      </w:fldSimple>
      <w:r w:rsidRPr="00293CDD">
        <w:t xml:space="preserve"> Nr. 1-T</w:t>
      </w:r>
      <w:r w:rsidR="005B6A02">
        <w:t>-209</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23AEAC5D" w:rsidR="00FC4162" w:rsidRPr="007F774C" w:rsidRDefault="00FC4162" w:rsidP="005B6A02">
      <w:pPr>
        <w:pStyle w:val="Pagrindinistekstas"/>
        <w:spacing w:line="360" w:lineRule="auto"/>
        <w:ind w:firstLine="720"/>
        <w:rPr>
          <w:bCs w:val="0"/>
        </w:rPr>
      </w:pPr>
      <w:r w:rsidRPr="007F774C">
        <w:rPr>
          <w:bCs w:val="0"/>
        </w:rPr>
        <w:t xml:space="preserve">Vadovaudamasi Lietuvos Respublikos vietos savivaldos įstatymo </w:t>
      </w:r>
      <w:r w:rsidR="00E516AE" w:rsidRPr="00E516AE">
        <w:rPr>
          <w:bCs w:val="0"/>
        </w:rPr>
        <w:t>15 straipsnio 4 dalimi</w:t>
      </w:r>
      <w:r w:rsidR="0013498E">
        <w:rPr>
          <w:bCs w:val="0"/>
        </w:rPr>
        <w:t>, 16 straipsnio 1 dalimi</w:t>
      </w:r>
      <w:r w:rsidR="00E516AE" w:rsidRPr="00E516AE">
        <w:rPr>
          <w:bCs w:val="0"/>
        </w:rPr>
        <w:t>, Lietuvos Respublikos sodininkų bendrijų įstatymo 6 straipsnio 1, 2, 3 ir 4 dalimis</w:t>
      </w:r>
      <w:r w:rsidR="00E516AE">
        <w:rPr>
          <w:bCs w:val="0"/>
        </w:rPr>
        <w:t xml:space="preserve">, </w:t>
      </w:r>
      <w:r w:rsidRPr="007F774C">
        <w:rPr>
          <w:bCs w:val="0"/>
        </w:rPr>
        <w:t xml:space="preserve">Anykščių rajono savivaldybės taryba </w:t>
      </w:r>
      <w:r w:rsidR="005B6A02">
        <w:rPr>
          <w:bCs w:val="0"/>
        </w:rPr>
        <w:t xml:space="preserve"> </w:t>
      </w:r>
      <w:r w:rsidRPr="007F774C">
        <w:rPr>
          <w:bCs w:val="0"/>
          <w:spacing w:val="100"/>
        </w:rPr>
        <w:t>nusprendžia</w:t>
      </w:r>
      <w:r w:rsidRPr="007F774C">
        <w:rPr>
          <w:bCs w:val="0"/>
        </w:rPr>
        <w:t>:</w:t>
      </w:r>
    </w:p>
    <w:p w14:paraId="2EEC96AF" w14:textId="0DBE5271" w:rsidR="003110D5" w:rsidRPr="007F774C" w:rsidRDefault="00116503" w:rsidP="005B6A02">
      <w:pPr>
        <w:pStyle w:val="Pagrindinistekstas"/>
        <w:spacing w:line="360" w:lineRule="auto"/>
        <w:ind w:firstLine="720"/>
        <w:rPr>
          <w:bCs w:val="0"/>
        </w:rPr>
      </w:pPr>
      <w:r w:rsidRPr="00116503">
        <w:rPr>
          <w:bCs w:val="0"/>
        </w:rPr>
        <w:t xml:space="preserve">Patvirtinti </w:t>
      </w:r>
      <w:r>
        <w:rPr>
          <w:bCs w:val="0"/>
        </w:rPr>
        <w:t>Anykščių</w:t>
      </w:r>
      <w:r w:rsidRPr="00116503">
        <w:rPr>
          <w:bCs w:val="0"/>
        </w:rPr>
        <w:t xml:space="preserve"> rajono sodininkų bendrijų bendrojo naudojimo žemėje esančių kelių (gatvių) perdavimo </w:t>
      </w:r>
      <w:r w:rsidR="002566ED">
        <w:rPr>
          <w:bCs w:val="0"/>
        </w:rPr>
        <w:t xml:space="preserve">Anykščių rajono savivaldybės nuosavybėn </w:t>
      </w:r>
      <w:r w:rsidRPr="00116503">
        <w:rPr>
          <w:bCs w:val="0"/>
        </w:rPr>
        <w:t xml:space="preserve">tvarkos aprašą </w:t>
      </w:r>
      <w:r w:rsidR="003110D5" w:rsidRPr="007F774C">
        <w:rPr>
          <w:bCs w:val="0"/>
        </w:rPr>
        <w:t>(pr</w:t>
      </w:r>
      <w:r w:rsidR="003110D5">
        <w:rPr>
          <w:bCs w:val="0"/>
        </w:rPr>
        <w:t>iedas</w:t>
      </w:r>
      <w:r w:rsidR="003110D5" w:rsidRPr="007F774C">
        <w:rPr>
          <w:bCs w:val="0"/>
        </w:rPr>
        <w:t>).</w:t>
      </w:r>
    </w:p>
    <w:p w14:paraId="183B6DFF" w14:textId="769D712D" w:rsidR="00FC4162" w:rsidRPr="00A618CE" w:rsidRDefault="00A618CE" w:rsidP="005B6A02">
      <w:pPr>
        <w:pStyle w:val="Pagrindinistekstas"/>
        <w:spacing w:line="360" w:lineRule="auto"/>
        <w:ind w:firstLine="720"/>
        <w:rPr>
          <w:bCs w:val="0"/>
        </w:rPr>
      </w:pPr>
      <w:r w:rsidRPr="00A618CE">
        <w:rPr>
          <w:bCs w:val="0"/>
        </w:rPr>
        <w:t xml:space="preserve">Šis sprendimas skelbiamas Teisės aktų registre ir Anykščių rajono savivaldybės interneto svetainėje </w:t>
      </w:r>
      <w:hyperlink r:id="rId9" w:history="1">
        <w:r w:rsidRPr="00A618CE">
          <w:rPr>
            <w:rStyle w:val="Hipersaitas"/>
            <w:bCs w:val="0"/>
            <w:color w:val="auto"/>
          </w:rPr>
          <w:t>www.anyksciai.lt</w:t>
        </w:r>
      </w:hyperlink>
      <w:r w:rsidR="00116503" w:rsidRPr="00A618CE">
        <w:rPr>
          <w:bCs w:val="0"/>
        </w:rPr>
        <w:t>.</w:t>
      </w:r>
      <w:r w:rsidRPr="00A618CE">
        <w:rPr>
          <w:bCs w:val="0"/>
        </w:rPr>
        <w:t xml:space="preserve"> </w:t>
      </w:r>
    </w:p>
    <w:p w14:paraId="0B199AF8" w14:textId="2DBB3342" w:rsidR="00FC4162" w:rsidRDefault="00FC4162" w:rsidP="00FC4162">
      <w:pPr>
        <w:spacing w:line="360" w:lineRule="auto"/>
        <w:ind w:right="49"/>
        <w:jc w:val="both"/>
      </w:pPr>
    </w:p>
    <w:p w14:paraId="705AE2AC" w14:textId="370E20B5"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5B6A02">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DC7202">
      <w:pPr>
        <w:ind w:left="5103"/>
      </w:pPr>
      <w:r>
        <w:lastRenderedPageBreak/>
        <w:t>Anykščių</w:t>
      </w:r>
      <w:r w:rsidR="00047929" w:rsidRPr="007F774C">
        <w:t xml:space="preserve"> rajono savivaldybės tarybos</w:t>
      </w:r>
    </w:p>
    <w:p w14:paraId="696FB6DF" w14:textId="64DDAAE2" w:rsidR="00047929" w:rsidRPr="00293CDD" w:rsidRDefault="007F3AE2" w:rsidP="00DC7202">
      <w:pPr>
        <w:ind w:left="5103"/>
      </w:pPr>
      <w:bookmarkStart w:id="0"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B1480E">
        <w:t>balandžio 2</w:t>
      </w:r>
      <w:r w:rsidR="00840CE9">
        <w:t>5</w:t>
      </w:r>
      <w:r w:rsidR="00C27CA1" w:rsidRPr="00293CDD">
        <w:t xml:space="preserve"> </w:t>
      </w:r>
      <w:r w:rsidR="00702E12" w:rsidRPr="00293CDD">
        <w:t>d</w:t>
      </w:r>
      <w:r w:rsidR="00047929" w:rsidRPr="00293CDD">
        <w:t>. sprendimo Nr. 1-T</w:t>
      </w:r>
      <w:r w:rsidR="00DC7202">
        <w:t>S</w:t>
      </w:r>
      <w:r w:rsidR="00887C9D" w:rsidRPr="00293CDD">
        <w:t>-</w:t>
      </w:r>
    </w:p>
    <w:p w14:paraId="7EE4A1E2" w14:textId="26F196F1" w:rsidR="00B2776E" w:rsidRDefault="00047929" w:rsidP="00DC7202">
      <w:pPr>
        <w:ind w:left="5103"/>
      </w:pPr>
      <w:r w:rsidRPr="007F774C">
        <w:t>priedas</w:t>
      </w:r>
    </w:p>
    <w:p w14:paraId="3622A000" w14:textId="77777777" w:rsidR="00A05CC2" w:rsidRDefault="00A05CC2" w:rsidP="00AA6719">
      <w:pPr>
        <w:jc w:val="center"/>
        <w:rPr>
          <w:b/>
          <w:bCs/>
        </w:rPr>
      </w:pPr>
    </w:p>
    <w:p w14:paraId="4CDA3FB1" w14:textId="2A526613" w:rsidR="00AA6719" w:rsidRPr="00AA6719" w:rsidRDefault="00590B37" w:rsidP="00AA6719">
      <w:pPr>
        <w:jc w:val="center"/>
        <w:rPr>
          <w:b/>
          <w:bCs/>
        </w:rPr>
      </w:pPr>
      <w:r w:rsidRPr="00590B37">
        <w:rPr>
          <w:b/>
          <w:bCs/>
        </w:rPr>
        <w:t>ANYKŠČIŲ RAJONO SODININKŲ BENDRIJŲ BENDROJO NAUDOJIMO ŽEMĖJE ESANČIŲ KELIŲ (GATVIŲ) PERDA</w:t>
      </w:r>
      <w:r w:rsidR="00F77112">
        <w:rPr>
          <w:b/>
          <w:bCs/>
        </w:rPr>
        <w:t>V</w:t>
      </w:r>
      <w:r w:rsidRPr="00590B37">
        <w:rPr>
          <w:b/>
          <w:bCs/>
        </w:rPr>
        <w:t>IMO ANYKŠČIŲ RAJONO SAVIVALDYBĖS NUOSAVYBĖN TVARKOS APRAŠ</w:t>
      </w:r>
      <w:r>
        <w:rPr>
          <w:b/>
          <w:bCs/>
        </w:rPr>
        <w:t>AS</w:t>
      </w:r>
    </w:p>
    <w:p w14:paraId="44F965D5" w14:textId="77777777" w:rsidR="00A05CC2" w:rsidRDefault="00A05CC2" w:rsidP="00BD1D22">
      <w:pPr>
        <w:rPr>
          <w:b/>
          <w:bCs/>
        </w:rPr>
      </w:pPr>
    </w:p>
    <w:p w14:paraId="6BCA4888" w14:textId="03F6A77D" w:rsidR="00AA6719" w:rsidRPr="00AA6719" w:rsidRDefault="00AA6719" w:rsidP="00AA6719">
      <w:pPr>
        <w:jc w:val="center"/>
        <w:rPr>
          <w:b/>
          <w:bCs/>
        </w:rPr>
      </w:pPr>
      <w:r w:rsidRPr="00AA6719">
        <w:rPr>
          <w:b/>
          <w:bCs/>
        </w:rPr>
        <w:t>I SKYRIUS</w:t>
      </w:r>
    </w:p>
    <w:p w14:paraId="4A4D8470" w14:textId="77777777" w:rsidR="00AA6719" w:rsidRPr="00AA6719" w:rsidRDefault="00AA6719" w:rsidP="00AA6719">
      <w:pPr>
        <w:jc w:val="center"/>
        <w:rPr>
          <w:b/>
          <w:bCs/>
        </w:rPr>
      </w:pPr>
      <w:r w:rsidRPr="00AA6719">
        <w:rPr>
          <w:b/>
          <w:bCs/>
        </w:rPr>
        <w:t>BENDROSIOS NUOSTATOS</w:t>
      </w:r>
    </w:p>
    <w:p w14:paraId="1ADEA06B" w14:textId="77777777" w:rsidR="00AA6719" w:rsidRDefault="00AA6719" w:rsidP="00AA6719">
      <w:pPr>
        <w:jc w:val="center"/>
      </w:pPr>
    </w:p>
    <w:p w14:paraId="69BCF9A4" w14:textId="32EAB437" w:rsidR="00AA6719" w:rsidRDefault="00A478F3" w:rsidP="0005081E">
      <w:pPr>
        <w:spacing w:line="360" w:lineRule="auto"/>
        <w:ind w:firstLine="720"/>
        <w:jc w:val="both"/>
      </w:pPr>
      <w:r>
        <w:t xml:space="preserve">1. </w:t>
      </w:r>
      <w:r w:rsidR="00AA6719">
        <w:t xml:space="preserve">Anykščių rajono sodininkų bendrijų bendrojo naudojimo žemėje esančių kelių (gatvių) perdavimo </w:t>
      </w:r>
      <w:r w:rsidR="00590B37">
        <w:t xml:space="preserve">Anykščių rajono savivaldybės nuosavybėn </w:t>
      </w:r>
      <w:r w:rsidR="00AA6719">
        <w:t xml:space="preserve">tvarkos aprašas (toliau – Aprašas) reglamentuoja Anykščių rajono savivaldybės (toliau – Savivaldybė) teritorijoje registruotose sodininkų bendrijose (toliau – </w:t>
      </w:r>
      <w:r w:rsidR="00FB4776">
        <w:t>s</w:t>
      </w:r>
      <w:r w:rsidR="00AA6719">
        <w:t>odininkų bendrijos) esančių kelių  (gatvių) (toliau – keliai) perdavimo Savivaldybės nuosavybėn tvarką.</w:t>
      </w:r>
    </w:p>
    <w:p w14:paraId="3A58963A" w14:textId="0FD2E027" w:rsidR="00761FE9" w:rsidRDefault="00A478F3" w:rsidP="0005081E">
      <w:pPr>
        <w:spacing w:line="360" w:lineRule="auto"/>
        <w:ind w:firstLine="720"/>
        <w:jc w:val="both"/>
      </w:pPr>
      <w:r>
        <w:t xml:space="preserve">2. </w:t>
      </w:r>
      <w:r w:rsidR="00AA6719">
        <w:t>Apraše vartojamos sąvokos apibrėžtos Lietuvos Respublikos sodininkų bendrijų įstatyme, Lietuvos Respublikos kelių įstatyme.</w:t>
      </w:r>
    </w:p>
    <w:p w14:paraId="27330A38" w14:textId="77777777" w:rsidR="00B30757" w:rsidRDefault="00B30757" w:rsidP="00B30757">
      <w:pPr>
        <w:ind w:firstLine="720"/>
        <w:jc w:val="center"/>
        <w:rPr>
          <w:b/>
          <w:bCs/>
        </w:rPr>
      </w:pPr>
    </w:p>
    <w:p w14:paraId="0082F156" w14:textId="77777777" w:rsidR="00416915" w:rsidRPr="00416915" w:rsidRDefault="00416915" w:rsidP="00416915">
      <w:pPr>
        <w:jc w:val="center"/>
        <w:rPr>
          <w:b/>
          <w:bCs/>
        </w:rPr>
      </w:pPr>
      <w:r w:rsidRPr="00416915">
        <w:rPr>
          <w:b/>
          <w:bCs/>
        </w:rPr>
        <w:t>II SKYRIUS</w:t>
      </w:r>
    </w:p>
    <w:p w14:paraId="24E8204E" w14:textId="77777777" w:rsidR="00782A9E" w:rsidRDefault="00416915" w:rsidP="00416915">
      <w:pPr>
        <w:jc w:val="center"/>
        <w:rPr>
          <w:b/>
          <w:bCs/>
        </w:rPr>
      </w:pPr>
      <w:r w:rsidRPr="00416915">
        <w:rPr>
          <w:b/>
          <w:bCs/>
        </w:rPr>
        <w:t xml:space="preserve">SODININKŲ BENDRIJŲ BENDRO NAUDOJIMO ŽEMĖJE ESANČIŲ KELIŲ </w:t>
      </w:r>
    </w:p>
    <w:p w14:paraId="3A711063" w14:textId="3D19E161" w:rsidR="00416915" w:rsidRPr="00416915" w:rsidRDefault="00416915" w:rsidP="00416915">
      <w:pPr>
        <w:jc w:val="center"/>
        <w:rPr>
          <w:b/>
          <w:bCs/>
        </w:rPr>
      </w:pPr>
      <w:r w:rsidRPr="00416915">
        <w:rPr>
          <w:b/>
          <w:bCs/>
        </w:rPr>
        <w:t>PE</w:t>
      </w:r>
      <w:r w:rsidR="00FB4776">
        <w:rPr>
          <w:b/>
          <w:bCs/>
        </w:rPr>
        <w:t>RDAV</w:t>
      </w:r>
      <w:r w:rsidRPr="00416915">
        <w:rPr>
          <w:b/>
          <w:bCs/>
        </w:rPr>
        <w:t>IMO BŪDAI</w:t>
      </w:r>
    </w:p>
    <w:p w14:paraId="1E8E7CE3" w14:textId="77777777" w:rsidR="00416915" w:rsidRPr="00416915" w:rsidRDefault="00416915" w:rsidP="00416915">
      <w:pPr>
        <w:jc w:val="center"/>
        <w:rPr>
          <w:b/>
          <w:bCs/>
        </w:rPr>
      </w:pPr>
    </w:p>
    <w:p w14:paraId="5B59C404" w14:textId="38CF33E9" w:rsidR="00416915" w:rsidRPr="00416915" w:rsidRDefault="00416915" w:rsidP="00416915">
      <w:pPr>
        <w:spacing w:line="360" w:lineRule="auto"/>
        <w:ind w:firstLine="720"/>
        <w:jc w:val="both"/>
      </w:pPr>
      <w:r w:rsidRPr="00416915">
        <w:t>3.</w:t>
      </w:r>
      <w:r>
        <w:t xml:space="preserve"> </w:t>
      </w:r>
      <w:r w:rsidRPr="00416915">
        <w:t>Kai sodininkų bendrijų bendrojo naudojimo žemėje esančių kelių kadastriniai matavimai yra atlikti ir keliai įregistruoti sodininkų bendrijos nuosavybės teise Nekilnojamojo turto registre, sodininkų bendrijos iniciatyva (sodininkų bendrijos narių susirinkimo sprendimu) ir Savivaldybės tarybos sutikimu</w:t>
      </w:r>
      <w:r w:rsidR="000571D9">
        <w:t>,</w:t>
      </w:r>
      <w:r w:rsidRPr="00416915">
        <w:t xml:space="preserve"> keliai, atitinka</w:t>
      </w:r>
      <w:r w:rsidR="009212C6">
        <w:t>ntys</w:t>
      </w:r>
      <w:r w:rsidRPr="00416915">
        <w:t xml:space="preserve"> Aprašo 4.1–4.3 papunkčiuose nurodytus reikalavimus, perleidžiami Savivaldybei neatlygintinai nuosavybės teise, sudarant sandorį Aprašo 18 punkte nustatyta tvarka.</w:t>
      </w:r>
    </w:p>
    <w:p w14:paraId="1DC1A619" w14:textId="16177A72" w:rsidR="00416915" w:rsidRPr="00416915" w:rsidRDefault="00416915" w:rsidP="00416915">
      <w:pPr>
        <w:spacing w:line="360" w:lineRule="auto"/>
        <w:ind w:firstLine="720"/>
        <w:jc w:val="both"/>
      </w:pPr>
      <w:r w:rsidRPr="00416915">
        <w:t>4.</w:t>
      </w:r>
      <w:r>
        <w:t xml:space="preserve"> </w:t>
      </w:r>
      <w:r w:rsidRPr="00416915">
        <w:t>Kai sodininkų bendrijų bendrojo naudojimo žemėje esančių kelių kadastriniai matavimai nėra atlikti ir nėra tokiam inžineriniam statiniui suformuoto žemės sklypo, sodininkų bendrijų bendrojo naudojimo žemėje esančių kelių kadastriniams matavimams skyrus tikslinį finansavimą iš valstybės biudžeto lėšų arba Savivaldybės biudžeto lėšų, sodininkų bendrijos iniciatyva (sodininkų bendrijos narių susirinkimo sprendimu)</w:t>
      </w:r>
      <w:r w:rsidR="006155A3">
        <w:t>,</w:t>
      </w:r>
      <w:r w:rsidRPr="00416915">
        <w:t xml:space="preserve"> Savivaldybė atlieka sodininkų bendrijos bendrojo naudojimo žemėje esančių kelių kadastrinius matavimus ir Nekilnojamojo turto registre įregistruoja Savivaldybės nuosavybės teises, jeigu keliai atitinka šiuos reikalavimus:</w:t>
      </w:r>
    </w:p>
    <w:p w14:paraId="290DBBFD" w14:textId="4DC52363" w:rsidR="00416915" w:rsidRPr="00416915" w:rsidRDefault="00416915" w:rsidP="00F50945">
      <w:pPr>
        <w:spacing w:line="360" w:lineRule="auto"/>
        <w:ind w:firstLine="720"/>
        <w:jc w:val="both"/>
      </w:pPr>
      <w:r w:rsidRPr="00416915">
        <w:t>4.1.</w:t>
      </w:r>
      <w:r w:rsidR="00F50945">
        <w:t xml:space="preserve"> </w:t>
      </w:r>
      <w:r w:rsidRPr="00416915">
        <w:t>kelio plotis yra ne mažesnis kaip 4,5 m;</w:t>
      </w:r>
    </w:p>
    <w:p w14:paraId="0EF1A783" w14:textId="56C3B52A" w:rsidR="00416915" w:rsidRPr="00416915" w:rsidRDefault="00416915" w:rsidP="00F50945">
      <w:pPr>
        <w:spacing w:line="360" w:lineRule="auto"/>
        <w:ind w:firstLine="720"/>
        <w:jc w:val="both"/>
      </w:pPr>
      <w:r w:rsidRPr="00416915">
        <w:t>4.2.</w:t>
      </w:r>
      <w:r w:rsidR="00F50945">
        <w:t xml:space="preserve"> </w:t>
      </w:r>
      <w:r w:rsidRPr="00416915">
        <w:t>kelias nesibaigia akligatviu, o jeigu baigiasi akligatviu, jame yra apsisukimo aikštelė, kurios forma ir matmenys nustatyti Aplinkos ministro tvirtinamuose statybos techniniuose reglamentuose;</w:t>
      </w:r>
    </w:p>
    <w:p w14:paraId="67B414D2" w14:textId="734276EB" w:rsidR="00416915" w:rsidRPr="00416915" w:rsidRDefault="00416915" w:rsidP="00F50945">
      <w:pPr>
        <w:spacing w:line="360" w:lineRule="auto"/>
        <w:ind w:firstLine="720"/>
        <w:jc w:val="both"/>
      </w:pPr>
      <w:r w:rsidRPr="00416915">
        <w:lastRenderedPageBreak/>
        <w:t>4.3.</w:t>
      </w:r>
      <w:r w:rsidR="00F50945">
        <w:t xml:space="preserve"> </w:t>
      </w:r>
      <w:r w:rsidRPr="00416915">
        <w:t>ir jeigu kelias atitinka bent vieną iš šių papildomų reikalavimų:</w:t>
      </w:r>
    </w:p>
    <w:p w14:paraId="028F9A07" w14:textId="3D8DC09E" w:rsidR="00416915" w:rsidRPr="00416915" w:rsidRDefault="00416915" w:rsidP="00F50945">
      <w:pPr>
        <w:spacing w:line="360" w:lineRule="auto"/>
        <w:ind w:firstLine="720"/>
        <w:jc w:val="both"/>
      </w:pPr>
      <w:r w:rsidRPr="00416915">
        <w:t>4.3.1.</w:t>
      </w:r>
      <w:r w:rsidR="00F50945">
        <w:t xml:space="preserve"> </w:t>
      </w:r>
      <w:r w:rsidRPr="00416915">
        <w:t>kerta sodininkų bendrijos teritoriją;</w:t>
      </w:r>
    </w:p>
    <w:p w14:paraId="5A14BAEF" w14:textId="1BCD3F3A" w:rsidR="00416915" w:rsidRPr="00416915" w:rsidRDefault="00416915" w:rsidP="00F50945">
      <w:pPr>
        <w:spacing w:line="360" w:lineRule="auto"/>
        <w:ind w:firstLine="720"/>
        <w:jc w:val="both"/>
      </w:pPr>
      <w:r w:rsidRPr="00416915">
        <w:t>4.3.2.</w:t>
      </w:r>
      <w:r w:rsidR="00F50945">
        <w:t xml:space="preserve"> </w:t>
      </w:r>
      <w:r w:rsidRPr="00416915">
        <w:t>jame yra vietinės ar valstybinės reikšmės kelio sankryža arba Savivaldybės nuosavybės teise sodininkų bendrijos teritorijoje valdomo kelio sankryža;</w:t>
      </w:r>
    </w:p>
    <w:p w14:paraId="68544C19" w14:textId="49D065EC" w:rsidR="00416915" w:rsidRPr="00416915" w:rsidRDefault="00416915" w:rsidP="00F50945">
      <w:pPr>
        <w:spacing w:line="360" w:lineRule="auto"/>
        <w:ind w:firstLine="720"/>
        <w:jc w:val="both"/>
      </w:pPr>
      <w:r w:rsidRPr="00416915">
        <w:t>4.3.3.</w:t>
      </w:r>
      <w:r w:rsidR="00F50945">
        <w:t xml:space="preserve"> </w:t>
      </w:r>
      <w:r w:rsidRPr="00416915">
        <w:t xml:space="preserve"> yra pagrindinis kitų sodininkų bendrijos kelių atžvilgiu</w:t>
      </w:r>
      <w:r w:rsidR="001D2197">
        <w:t>.</w:t>
      </w:r>
    </w:p>
    <w:p w14:paraId="04F853CC" w14:textId="27F06859" w:rsidR="00416915" w:rsidRPr="00416915" w:rsidRDefault="00416915" w:rsidP="00E215DB">
      <w:pPr>
        <w:spacing w:line="360" w:lineRule="auto"/>
        <w:ind w:firstLine="720"/>
        <w:jc w:val="both"/>
      </w:pPr>
      <w:r w:rsidRPr="00416915">
        <w:t>5.</w:t>
      </w:r>
      <w:r w:rsidR="00E215DB">
        <w:t xml:space="preserve"> </w:t>
      </w:r>
      <w:r w:rsidR="00DE3C31">
        <w:t xml:space="preserve">4 punkte nurodytiems keliams </w:t>
      </w:r>
      <w:r w:rsidRPr="00416915">
        <w:t>kadastrinius matavimus Savivaldybės biudžeto lėšomis atlieka</w:t>
      </w:r>
      <w:r w:rsidR="00DE3C31">
        <w:t xml:space="preserve"> (užsako paslaugą)</w:t>
      </w:r>
      <w:r w:rsidRPr="00416915">
        <w:t xml:space="preserve"> Savivaldybės administracija</w:t>
      </w:r>
      <w:r w:rsidR="00856C82">
        <w:t>.</w:t>
      </w:r>
    </w:p>
    <w:p w14:paraId="45B35E20" w14:textId="77777777" w:rsidR="00416915" w:rsidRPr="00416915" w:rsidRDefault="00416915" w:rsidP="00416915">
      <w:pPr>
        <w:spacing w:line="360" w:lineRule="auto"/>
        <w:jc w:val="both"/>
      </w:pPr>
    </w:p>
    <w:p w14:paraId="0D2EC121" w14:textId="77777777" w:rsidR="00416915" w:rsidRPr="00E215DB" w:rsidRDefault="00416915" w:rsidP="00E215DB">
      <w:pPr>
        <w:jc w:val="center"/>
        <w:rPr>
          <w:b/>
          <w:bCs/>
        </w:rPr>
      </w:pPr>
      <w:r w:rsidRPr="00E215DB">
        <w:rPr>
          <w:b/>
          <w:bCs/>
        </w:rPr>
        <w:t>III SKYRIUS</w:t>
      </w:r>
    </w:p>
    <w:p w14:paraId="55B3B7C0" w14:textId="21403C1A" w:rsidR="00416915" w:rsidRPr="00E215DB" w:rsidRDefault="00416915" w:rsidP="00BD1D22">
      <w:pPr>
        <w:jc w:val="center"/>
        <w:rPr>
          <w:b/>
          <w:bCs/>
        </w:rPr>
      </w:pPr>
      <w:r w:rsidRPr="00E215DB">
        <w:rPr>
          <w:b/>
          <w:bCs/>
        </w:rPr>
        <w:t xml:space="preserve">SODININKŲ BENDRIJŲ PRAŠYMŲ </w:t>
      </w:r>
      <w:r w:rsidR="00C8519B">
        <w:rPr>
          <w:b/>
          <w:bCs/>
        </w:rPr>
        <w:t xml:space="preserve">PERLEISTI KELIĄ SAVIVALDYBĖS NUOSAVYBĖN </w:t>
      </w:r>
      <w:r w:rsidRPr="00E215DB">
        <w:rPr>
          <w:b/>
          <w:bCs/>
        </w:rPr>
        <w:t>TEIKIMAS</w:t>
      </w:r>
    </w:p>
    <w:p w14:paraId="6A9D1365" w14:textId="77777777" w:rsidR="00416915" w:rsidRPr="00416915" w:rsidRDefault="00416915" w:rsidP="00416915">
      <w:pPr>
        <w:spacing w:line="360" w:lineRule="auto"/>
        <w:jc w:val="both"/>
      </w:pPr>
    </w:p>
    <w:p w14:paraId="26FDF0F2" w14:textId="185096BA" w:rsidR="00416915" w:rsidRPr="00416915" w:rsidRDefault="00416915" w:rsidP="00E215DB">
      <w:pPr>
        <w:spacing w:line="360" w:lineRule="auto"/>
        <w:ind w:firstLine="720"/>
        <w:jc w:val="both"/>
      </w:pPr>
      <w:r w:rsidRPr="00416915">
        <w:t>6.</w:t>
      </w:r>
      <w:r w:rsidR="006155A3">
        <w:t xml:space="preserve"> </w:t>
      </w:r>
      <w:r w:rsidRPr="00416915">
        <w:t>Sodininkų bendrijos valdymo organas teikia Savivaldybės administracijai prašymą perleisti</w:t>
      </w:r>
      <w:r w:rsidR="00A953BD">
        <w:t xml:space="preserve"> </w:t>
      </w:r>
      <w:r w:rsidRPr="00416915">
        <w:t>kelią Savivaldybės nuosavybėn (toliau – Prašymas).</w:t>
      </w:r>
    </w:p>
    <w:p w14:paraId="771132ED" w14:textId="094FD258" w:rsidR="00416915" w:rsidRPr="00416915" w:rsidRDefault="00416915" w:rsidP="00E215DB">
      <w:pPr>
        <w:spacing w:line="360" w:lineRule="auto"/>
        <w:ind w:firstLine="720"/>
        <w:jc w:val="both"/>
      </w:pPr>
      <w:r w:rsidRPr="00416915">
        <w:t>7.</w:t>
      </w:r>
      <w:r w:rsidR="00E215DB">
        <w:t xml:space="preserve"> </w:t>
      </w:r>
      <w:r w:rsidRPr="00416915">
        <w:t>Prašyme turi būti nurodyta:</w:t>
      </w:r>
    </w:p>
    <w:p w14:paraId="69DBA515" w14:textId="3540F35B" w:rsidR="00416915" w:rsidRPr="00416915" w:rsidRDefault="00416915" w:rsidP="00E215DB">
      <w:pPr>
        <w:spacing w:line="360" w:lineRule="auto"/>
        <w:ind w:firstLine="720"/>
        <w:jc w:val="both"/>
      </w:pPr>
      <w:r w:rsidRPr="00416915">
        <w:t>7.1.</w:t>
      </w:r>
      <w:r w:rsidR="00E215DB">
        <w:t xml:space="preserve"> </w:t>
      </w:r>
      <w:r w:rsidRPr="00416915">
        <w:t>informacija apie sodininkų bendriją (pavadinimas, kodas, buveinės adresas, banko sąskaita (kai kelias perleidžiamas sandorio būdu), atstovo vardas, pavardė, kontaktiniai duomenys, atstovavimo teisę patvirtinantys dokumentai);</w:t>
      </w:r>
    </w:p>
    <w:p w14:paraId="2A59018E" w14:textId="4DD60303" w:rsidR="00416915" w:rsidRPr="00416915" w:rsidRDefault="00416915" w:rsidP="00E215DB">
      <w:pPr>
        <w:spacing w:line="360" w:lineRule="auto"/>
        <w:ind w:firstLine="720"/>
        <w:jc w:val="both"/>
      </w:pPr>
      <w:r w:rsidRPr="00416915">
        <w:t>7.2.</w:t>
      </w:r>
      <w:r w:rsidR="00E215DB">
        <w:t xml:space="preserve"> </w:t>
      </w:r>
      <w:r w:rsidRPr="00416915">
        <w:t>preliminarus prašomo perleisti Savivaldybės nuosavybėn kelio ilgis, plotis, tikslus gatvės pavadinimas</w:t>
      </w:r>
      <w:r w:rsidR="00A953BD">
        <w:t xml:space="preserve"> ir adresas</w:t>
      </w:r>
      <w:r w:rsidRPr="00416915">
        <w:t>, kiti techniniai parametrai</w:t>
      </w:r>
      <w:r w:rsidR="00A953BD">
        <w:t xml:space="preserve"> ir kelio duomenys </w:t>
      </w:r>
      <w:r w:rsidRPr="00416915">
        <w:t>(dang</w:t>
      </w:r>
      <w:r w:rsidR="00A953BD">
        <w:t>a</w:t>
      </w:r>
      <w:r w:rsidRPr="00416915">
        <w:t xml:space="preserve">, </w:t>
      </w:r>
      <w:r w:rsidR="00A953BD">
        <w:t xml:space="preserve">kelio zonoje esami </w:t>
      </w:r>
      <w:r w:rsidRPr="00416915">
        <w:t>inžineriniai tinklai</w:t>
      </w:r>
      <w:r w:rsidR="00A953BD">
        <w:t>, statybos metai</w:t>
      </w:r>
      <w:r w:rsidRPr="00416915">
        <w:t xml:space="preserve">, kita </w:t>
      </w:r>
      <w:r w:rsidR="00A953BD">
        <w:t xml:space="preserve">žinoma </w:t>
      </w:r>
      <w:r w:rsidRPr="00416915">
        <w:t>informacija</w:t>
      </w:r>
      <w:r w:rsidR="00A953BD">
        <w:t>, apibūdinanti kelio būklę)</w:t>
      </w:r>
      <w:r w:rsidR="001D2197">
        <w:t>.</w:t>
      </w:r>
    </w:p>
    <w:p w14:paraId="339D5FC8" w14:textId="3ABDCEA2" w:rsidR="00416915" w:rsidRPr="00416915" w:rsidRDefault="00416915" w:rsidP="00E215DB">
      <w:pPr>
        <w:spacing w:line="360" w:lineRule="auto"/>
        <w:ind w:firstLine="720"/>
        <w:jc w:val="both"/>
      </w:pPr>
      <w:r w:rsidRPr="00416915">
        <w:t>8.</w:t>
      </w:r>
      <w:r w:rsidR="00E215DB">
        <w:t xml:space="preserve"> </w:t>
      </w:r>
      <w:r w:rsidRPr="00416915">
        <w:t>Kartu su Prašymu pateikiami dokumentai:</w:t>
      </w:r>
    </w:p>
    <w:p w14:paraId="3770422A" w14:textId="6E1043FE" w:rsidR="00416915" w:rsidRPr="00416915" w:rsidRDefault="00416915" w:rsidP="00E215DB">
      <w:pPr>
        <w:spacing w:line="360" w:lineRule="auto"/>
        <w:ind w:firstLine="720"/>
        <w:jc w:val="both"/>
      </w:pPr>
      <w:r w:rsidRPr="00416915">
        <w:t>8.1.</w:t>
      </w:r>
      <w:r w:rsidR="00E215DB">
        <w:t xml:space="preserve"> </w:t>
      </w:r>
      <w:r w:rsidRPr="00416915">
        <w:t>sodininkų bendrijos registracijos pažymėjimo ir įstatų kopijos;</w:t>
      </w:r>
    </w:p>
    <w:p w14:paraId="68A71C2C" w14:textId="4DC02E06" w:rsidR="00416915" w:rsidRPr="00416915" w:rsidRDefault="00416915" w:rsidP="00E215DB">
      <w:pPr>
        <w:spacing w:line="360" w:lineRule="auto"/>
        <w:ind w:firstLine="720"/>
        <w:jc w:val="both"/>
      </w:pPr>
      <w:r w:rsidRPr="00416915">
        <w:t>8.2.</w:t>
      </w:r>
      <w:r w:rsidR="00E215DB">
        <w:t xml:space="preserve"> </w:t>
      </w:r>
      <w:r w:rsidRPr="00416915">
        <w:t xml:space="preserve">sodininkų bendrijos sprendimas perleisti </w:t>
      </w:r>
      <w:r w:rsidR="00A953BD" w:rsidRPr="00416915">
        <w:t xml:space="preserve">kelią </w:t>
      </w:r>
      <w:r w:rsidRPr="00416915">
        <w:t>Savivaldybės nuosavybėn;</w:t>
      </w:r>
    </w:p>
    <w:p w14:paraId="6DF0B8CC" w14:textId="2461171A" w:rsidR="00416915" w:rsidRPr="00416915" w:rsidRDefault="00416915" w:rsidP="00E215DB">
      <w:pPr>
        <w:spacing w:line="360" w:lineRule="auto"/>
        <w:ind w:firstLine="720"/>
        <w:jc w:val="both"/>
      </w:pPr>
      <w:r w:rsidRPr="00416915">
        <w:t>8.3.</w:t>
      </w:r>
      <w:r w:rsidR="00E215DB">
        <w:t xml:space="preserve"> </w:t>
      </w:r>
      <w:r w:rsidRPr="00416915">
        <w:t>Lietuvos Respublikos nekilnojamojo turto kadastro įstatymo nustatyta tvarka suformuota kelio kadastrinių matavimų byl</w:t>
      </w:r>
      <w:r w:rsidR="0059151E">
        <w:t>a (kai</w:t>
      </w:r>
      <w:r w:rsidRPr="00416915">
        <w:t xml:space="preserve"> kadastriniai matavimai yra atlikti</w:t>
      </w:r>
      <w:r w:rsidR="0059151E">
        <w:t xml:space="preserve">) ar jos kopija (tokiu atveju bylos </w:t>
      </w:r>
      <w:r w:rsidR="0059151E" w:rsidRPr="00416915">
        <w:t xml:space="preserve">originalas pateikiamas </w:t>
      </w:r>
      <w:r w:rsidR="0053446F">
        <w:t>pasirašant kelio perleidimo sutartį);</w:t>
      </w:r>
    </w:p>
    <w:p w14:paraId="5D453129" w14:textId="50E2769E" w:rsidR="002F45B6" w:rsidRPr="00416915" w:rsidRDefault="00416915" w:rsidP="00BD1D22">
      <w:pPr>
        <w:spacing w:line="360" w:lineRule="auto"/>
        <w:ind w:firstLine="720"/>
        <w:jc w:val="both"/>
      </w:pPr>
      <w:r w:rsidRPr="00416915">
        <w:t>8.</w:t>
      </w:r>
      <w:r w:rsidR="0053446F">
        <w:t>4</w:t>
      </w:r>
      <w:r w:rsidRPr="00416915">
        <w:t>.</w:t>
      </w:r>
      <w:r w:rsidR="00E215DB">
        <w:t xml:space="preserve"> </w:t>
      </w:r>
      <w:r w:rsidRPr="00416915">
        <w:t>rašytinis sodininkų bendrijos valdymo organo patvirtinimas, kad dėl perleidžiamo kelio su trečiaisiais asmenimis nėra jokių teisminių ginčų, turtas nėra areštuotas, įkeistas ar kitaip apribotos sodininkų bendrijos teisės disponuoti turtu.</w:t>
      </w:r>
    </w:p>
    <w:p w14:paraId="136CB176" w14:textId="77777777" w:rsidR="00416915" w:rsidRPr="00416915" w:rsidRDefault="00416915" w:rsidP="00416915">
      <w:pPr>
        <w:spacing w:line="360" w:lineRule="auto"/>
        <w:jc w:val="both"/>
      </w:pPr>
    </w:p>
    <w:p w14:paraId="4BE0BD94" w14:textId="77777777" w:rsidR="00416915" w:rsidRPr="00E215DB" w:rsidRDefault="00416915" w:rsidP="00E215DB">
      <w:pPr>
        <w:jc w:val="center"/>
        <w:rPr>
          <w:b/>
          <w:bCs/>
        </w:rPr>
      </w:pPr>
      <w:r w:rsidRPr="00E215DB">
        <w:rPr>
          <w:b/>
          <w:bCs/>
        </w:rPr>
        <w:t>IV SKYRIUS</w:t>
      </w:r>
    </w:p>
    <w:p w14:paraId="07D5BC13" w14:textId="1AED6B76" w:rsidR="00416915" w:rsidRPr="00E215DB" w:rsidRDefault="00416915" w:rsidP="00BD1D22">
      <w:pPr>
        <w:jc w:val="center"/>
        <w:rPr>
          <w:b/>
          <w:bCs/>
        </w:rPr>
      </w:pPr>
      <w:r w:rsidRPr="00E215DB">
        <w:rPr>
          <w:b/>
          <w:bCs/>
        </w:rPr>
        <w:t>PRAŠYMŲ NAGRINĖJIMAS, KELIŲ PERLEIDIMAS SAVIVALDYBĖS NUOSAVYBĖN</w:t>
      </w:r>
    </w:p>
    <w:p w14:paraId="2D9CC832" w14:textId="77777777" w:rsidR="00416915" w:rsidRPr="00416915" w:rsidRDefault="00416915" w:rsidP="00416915">
      <w:pPr>
        <w:spacing w:line="360" w:lineRule="auto"/>
        <w:jc w:val="both"/>
      </w:pPr>
    </w:p>
    <w:p w14:paraId="72B8EED7" w14:textId="6176911A" w:rsidR="00416915" w:rsidRPr="00416915" w:rsidRDefault="00416915" w:rsidP="00D064EC">
      <w:pPr>
        <w:spacing w:line="360" w:lineRule="auto"/>
        <w:ind w:firstLine="720"/>
        <w:jc w:val="both"/>
      </w:pPr>
      <w:r w:rsidRPr="00416915">
        <w:t>9.</w:t>
      </w:r>
      <w:r w:rsidR="00D064EC">
        <w:t xml:space="preserve"> </w:t>
      </w:r>
      <w:r w:rsidRPr="00416915">
        <w:t>Siūlomų perleisti kelių vertinimui Savivaldybės administracijos direktoriaus įsakymu sudaroma komisija (toliau – komisija), kuri išnagrinėja ir įvertina pateiktus dokumentus dėl jų atitikties šio Aprašo 3</w:t>
      </w:r>
      <w:r w:rsidR="00A05CC2">
        <w:t>–</w:t>
      </w:r>
      <w:r w:rsidRPr="00416915">
        <w:t>5 punktų reikalavimams.</w:t>
      </w:r>
    </w:p>
    <w:p w14:paraId="3BAFB5A7" w14:textId="64BE33F3" w:rsidR="00416915" w:rsidRPr="00416915" w:rsidRDefault="00416915" w:rsidP="00D064EC">
      <w:pPr>
        <w:spacing w:line="360" w:lineRule="auto"/>
        <w:ind w:firstLine="720"/>
        <w:jc w:val="both"/>
      </w:pPr>
      <w:r w:rsidRPr="00416915">
        <w:lastRenderedPageBreak/>
        <w:t>10.</w:t>
      </w:r>
      <w:r w:rsidR="00D064EC">
        <w:t xml:space="preserve"> </w:t>
      </w:r>
      <w:r w:rsidRPr="00416915">
        <w:t>Komisija sudaroma iš ne mažiau kaip 5 narių – Savivaldybės administracijos valstybės tarnautojų ar darbuotojų, dirbančių pagal darbo sutartį, iš kurių paskiriamas pirmininkas, pirmininko pavaduotojas, sekretorius.</w:t>
      </w:r>
    </w:p>
    <w:p w14:paraId="5ED891C5" w14:textId="5FB57C6E" w:rsidR="00416915" w:rsidRPr="00416915" w:rsidRDefault="00416915" w:rsidP="00D064EC">
      <w:pPr>
        <w:spacing w:line="360" w:lineRule="auto"/>
        <w:ind w:firstLine="720"/>
        <w:jc w:val="both"/>
      </w:pPr>
      <w:r w:rsidRPr="00416915">
        <w:t>11.</w:t>
      </w:r>
      <w:r w:rsidR="00D064EC">
        <w:t xml:space="preserve"> </w:t>
      </w:r>
      <w:r w:rsidRPr="00416915">
        <w:t>Komisijos pagrindinė veiklos forma – posėdžiai. Posėdžiai yra teisėti, jeigu juose dalyvauja daugiau kaip pusė visų komisijos narių.</w:t>
      </w:r>
    </w:p>
    <w:p w14:paraId="355D250F" w14:textId="7605C0EF" w:rsidR="00416915" w:rsidRPr="00416915" w:rsidRDefault="00416915" w:rsidP="00D064EC">
      <w:pPr>
        <w:spacing w:line="360" w:lineRule="auto"/>
        <w:ind w:firstLine="720"/>
        <w:jc w:val="both"/>
      </w:pPr>
      <w:r w:rsidRPr="00416915">
        <w:t>12.</w:t>
      </w:r>
      <w:r w:rsidR="00D064EC">
        <w:t xml:space="preserve"> </w:t>
      </w:r>
      <w:r w:rsidRPr="00416915">
        <w:t>Komisijos sprendimai priimami dalyvaujančių komisijos narių balsų dauguma, o balsams pasiskirsčius po lygiai, sprendimą lemia komisijos pirmininko balsas.</w:t>
      </w:r>
    </w:p>
    <w:p w14:paraId="516378E7" w14:textId="631C5669" w:rsidR="00416915" w:rsidRPr="00416915" w:rsidRDefault="00416915" w:rsidP="00D064EC">
      <w:pPr>
        <w:spacing w:line="360" w:lineRule="auto"/>
        <w:ind w:firstLine="720"/>
        <w:jc w:val="both"/>
      </w:pPr>
      <w:r w:rsidRPr="00416915">
        <w:t>13.</w:t>
      </w:r>
      <w:r w:rsidR="00D064EC">
        <w:t xml:space="preserve"> </w:t>
      </w:r>
      <w:r w:rsidRPr="00416915">
        <w:t>Komisijos pirmininkas:</w:t>
      </w:r>
    </w:p>
    <w:p w14:paraId="7022288E" w14:textId="1BC90131" w:rsidR="00416915" w:rsidRPr="00416915" w:rsidRDefault="00416915" w:rsidP="00D064EC">
      <w:pPr>
        <w:spacing w:line="360" w:lineRule="auto"/>
        <w:ind w:firstLine="720"/>
        <w:jc w:val="both"/>
      </w:pPr>
      <w:r w:rsidRPr="00416915">
        <w:t>13.1.</w:t>
      </w:r>
      <w:r w:rsidR="00D064EC">
        <w:t xml:space="preserve"> </w:t>
      </w:r>
      <w:r w:rsidRPr="00416915">
        <w:t>šaukia komisijos posėdžius, jiems pirmininkauja; posėdis turi būti sušauktas ne vėliau kaip per 20 darbo dienų nuo Prašymo gavimo dienos;</w:t>
      </w:r>
    </w:p>
    <w:p w14:paraId="697ACC57" w14:textId="63A6B9E6" w:rsidR="00416915" w:rsidRPr="00416915" w:rsidRDefault="00416915" w:rsidP="00D064EC">
      <w:pPr>
        <w:spacing w:line="360" w:lineRule="auto"/>
        <w:ind w:firstLine="720"/>
        <w:jc w:val="both"/>
      </w:pPr>
      <w:r w:rsidRPr="00416915">
        <w:t>13.2.</w:t>
      </w:r>
      <w:r w:rsidR="00D064EC">
        <w:t xml:space="preserve"> </w:t>
      </w:r>
      <w:r w:rsidRPr="00416915">
        <w:t>pasirašo komisijos posėdžių protokolus ir siūlymus.</w:t>
      </w:r>
    </w:p>
    <w:p w14:paraId="26FE1015" w14:textId="5F60E4BF" w:rsidR="00416915" w:rsidRPr="00416915" w:rsidRDefault="00416915" w:rsidP="00D064EC">
      <w:pPr>
        <w:spacing w:line="360" w:lineRule="auto"/>
        <w:ind w:firstLine="720"/>
        <w:jc w:val="both"/>
      </w:pPr>
      <w:r w:rsidRPr="00416915">
        <w:t>14.</w:t>
      </w:r>
      <w:r w:rsidR="00D064EC">
        <w:t xml:space="preserve"> </w:t>
      </w:r>
      <w:r w:rsidRPr="00416915">
        <w:t>Komisijos sekretorius:</w:t>
      </w:r>
    </w:p>
    <w:p w14:paraId="7BBBAD5F" w14:textId="2ABF8202" w:rsidR="00416915" w:rsidRPr="00416915" w:rsidRDefault="00416915" w:rsidP="00D064EC">
      <w:pPr>
        <w:spacing w:line="360" w:lineRule="auto"/>
        <w:ind w:firstLine="720"/>
        <w:jc w:val="both"/>
      </w:pPr>
      <w:r w:rsidRPr="00416915">
        <w:t>14.1.</w:t>
      </w:r>
      <w:r w:rsidR="00D064EC">
        <w:t xml:space="preserve"> </w:t>
      </w:r>
      <w:r w:rsidRPr="00416915">
        <w:t>konsultuoja sodininkų bendrijų atstovus prašymų ir dokumentų pateikimo klausimais;</w:t>
      </w:r>
    </w:p>
    <w:p w14:paraId="69F71B1B" w14:textId="2EBF6F3F" w:rsidR="00416915" w:rsidRPr="00416915" w:rsidRDefault="00416915" w:rsidP="00D064EC">
      <w:pPr>
        <w:spacing w:line="360" w:lineRule="auto"/>
        <w:ind w:firstLine="720"/>
        <w:jc w:val="both"/>
      </w:pPr>
      <w:r w:rsidRPr="00416915">
        <w:t>14.2.</w:t>
      </w:r>
      <w:r w:rsidR="00D064EC">
        <w:t xml:space="preserve"> </w:t>
      </w:r>
      <w:r w:rsidRPr="00416915">
        <w:t>tikrina gautų dokumentų tinkamumą, informuoja pareiškėjus apie trūkstamus arba tikslintinus dokumentus bei nurodo juos pateikti</w:t>
      </w:r>
      <w:r w:rsidR="00A05CC2">
        <w:t xml:space="preserve"> </w:t>
      </w:r>
      <w:r w:rsidRPr="00416915">
        <w:t>/</w:t>
      </w:r>
      <w:r w:rsidR="00A05CC2">
        <w:t xml:space="preserve"> </w:t>
      </w:r>
      <w:r w:rsidRPr="00416915">
        <w:t>patikslinti per 10 darbo dienų;</w:t>
      </w:r>
    </w:p>
    <w:p w14:paraId="47D7D5EA" w14:textId="5C680E15" w:rsidR="00416915" w:rsidRPr="00416915" w:rsidRDefault="00416915" w:rsidP="00D064EC">
      <w:pPr>
        <w:spacing w:line="360" w:lineRule="auto"/>
        <w:ind w:firstLine="720"/>
        <w:jc w:val="both"/>
      </w:pPr>
      <w:r w:rsidRPr="00416915">
        <w:t>14.3.</w:t>
      </w:r>
      <w:r w:rsidR="00D064EC">
        <w:t xml:space="preserve"> </w:t>
      </w:r>
      <w:r w:rsidRPr="00416915">
        <w:t>apibendrintą informaciją teikia komisijai;</w:t>
      </w:r>
    </w:p>
    <w:p w14:paraId="3E365C8E" w14:textId="213ED4DD" w:rsidR="00416915" w:rsidRPr="00416915" w:rsidRDefault="00416915" w:rsidP="00D064EC">
      <w:pPr>
        <w:spacing w:line="360" w:lineRule="auto"/>
        <w:ind w:firstLine="720"/>
        <w:jc w:val="both"/>
      </w:pPr>
      <w:r w:rsidRPr="00416915">
        <w:t>14.4.</w:t>
      </w:r>
      <w:r w:rsidR="00D064EC">
        <w:t xml:space="preserve"> </w:t>
      </w:r>
      <w:r w:rsidRPr="00416915">
        <w:t>protokoluoja komisijos posėdžius;</w:t>
      </w:r>
    </w:p>
    <w:p w14:paraId="468998AA" w14:textId="735C6C9A" w:rsidR="00416915" w:rsidRPr="00416915" w:rsidRDefault="00416915" w:rsidP="00D064EC">
      <w:pPr>
        <w:spacing w:line="360" w:lineRule="auto"/>
        <w:ind w:firstLine="720"/>
        <w:jc w:val="both"/>
      </w:pPr>
      <w:r w:rsidRPr="00416915">
        <w:t>14.5.</w:t>
      </w:r>
      <w:r w:rsidR="00D064EC">
        <w:t xml:space="preserve"> </w:t>
      </w:r>
      <w:r w:rsidRPr="00416915">
        <w:t>informuoja pareiškėjus apie priimtus sprendimus.</w:t>
      </w:r>
    </w:p>
    <w:p w14:paraId="27B28CDF" w14:textId="2FA2B332" w:rsidR="00416915" w:rsidRPr="00416915" w:rsidRDefault="00416915" w:rsidP="00D064EC">
      <w:pPr>
        <w:spacing w:line="360" w:lineRule="auto"/>
        <w:ind w:firstLine="720"/>
        <w:jc w:val="both"/>
      </w:pPr>
      <w:r w:rsidRPr="00416915">
        <w:t>15.</w:t>
      </w:r>
      <w:r w:rsidR="00D064EC">
        <w:t xml:space="preserve"> </w:t>
      </w:r>
      <w:r w:rsidRPr="00416915">
        <w:t>Jei Komisija nustato, kad kelias neatitinka Aprašo 3–5 punktų reikalavimų, jo perleidimo Savivaldybės nuosavyb</w:t>
      </w:r>
      <w:r w:rsidR="0053446F">
        <w:t>ėn</w:t>
      </w:r>
      <w:r w:rsidRPr="00416915">
        <w:t xml:space="preserve"> procedūra </w:t>
      </w:r>
      <w:r w:rsidR="0053446F">
        <w:t>ne</w:t>
      </w:r>
      <w:r w:rsidRPr="00416915">
        <w:t>atliekama. Tokiu atveju komisijos sekretorius ne vėliau kaip per 10 dienų nuo komisijos sprendimo nepradėti kelio perleidimo Savivaldybės nuosavybėn procedūros dienos, raštu informuoja sodininkų bendrijos valdymo organą apie atsisakymo perimti kelią motyvus.</w:t>
      </w:r>
    </w:p>
    <w:p w14:paraId="07D31C0F" w14:textId="70DCCEB0" w:rsidR="00416915" w:rsidRPr="00416915" w:rsidRDefault="00416915" w:rsidP="00D064EC">
      <w:pPr>
        <w:spacing w:line="360" w:lineRule="auto"/>
        <w:ind w:firstLine="720"/>
        <w:jc w:val="both"/>
      </w:pPr>
      <w:r w:rsidRPr="00416915">
        <w:t>16.</w:t>
      </w:r>
      <w:r w:rsidR="00D064EC">
        <w:t xml:space="preserve"> </w:t>
      </w:r>
      <w:r w:rsidRPr="00416915">
        <w:t>Komisija</w:t>
      </w:r>
      <w:r w:rsidR="00891B18">
        <w:t xml:space="preserve"> per 20 darbo dienų nuo Prašymo pateikimo (patikslinimo ar papildymo) dienos</w:t>
      </w:r>
      <w:r w:rsidRPr="00416915">
        <w:t>, patikrin</w:t>
      </w:r>
      <w:r w:rsidR="00891B18">
        <w:t>a</w:t>
      </w:r>
      <w:r w:rsidRPr="00416915">
        <w:t xml:space="preserve"> Prašymo, pateiktų dokumentų bei kelio atitiktį Aprašo nuostatoms, </w:t>
      </w:r>
      <w:r w:rsidR="001D5BD1">
        <w:t xml:space="preserve">ir pateikia </w:t>
      </w:r>
      <w:r w:rsidRPr="00416915">
        <w:t>siūlymą dėl kelio perleidimo Savivaldybės nuosavybėn</w:t>
      </w:r>
      <w:r w:rsidR="009212C6">
        <w:t xml:space="preserve"> (toliau – siūlymas)</w:t>
      </w:r>
      <w:r w:rsidR="001D5BD1">
        <w:t>.</w:t>
      </w:r>
      <w:r w:rsidR="009212C6">
        <w:t xml:space="preserve"> Priimtas siūlymas</w:t>
      </w:r>
      <w:r w:rsidRPr="00416915">
        <w:t xml:space="preserve"> pateikia</w:t>
      </w:r>
      <w:r w:rsidR="009212C6">
        <w:t>mas</w:t>
      </w:r>
      <w:r w:rsidRPr="00416915">
        <w:t xml:space="preserve"> Savivaldybės administracijos </w:t>
      </w:r>
      <w:r w:rsidR="009212C6">
        <w:t>Viešųjų pirkimų ir turto skyriui (toliau – atsakingas skyrius).</w:t>
      </w:r>
    </w:p>
    <w:p w14:paraId="48E82525" w14:textId="473038C8" w:rsidR="00416915" w:rsidRPr="00416915" w:rsidRDefault="00416915" w:rsidP="00D064EC">
      <w:pPr>
        <w:spacing w:line="360" w:lineRule="auto"/>
        <w:ind w:firstLine="720"/>
        <w:jc w:val="both"/>
      </w:pPr>
      <w:r w:rsidRPr="00416915">
        <w:t>17.</w:t>
      </w:r>
      <w:r w:rsidR="00D064EC">
        <w:t xml:space="preserve"> </w:t>
      </w:r>
      <w:r w:rsidR="009212C6">
        <w:t>A</w:t>
      </w:r>
      <w:r w:rsidRPr="00416915">
        <w:t xml:space="preserve">tsakingas skyrius, gavęs Aprašo 16 punkte nurodytą siūlymą, per </w:t>
      </w:r>
      <w:r w:rsidR="009212C6">
        <w:t>2</w:t>
      </w:r>
      <w:r w:rsidRPr="00416915">
        <w:t xml:space="preserve"> mėnesius teikia Savivaldybės tarybai svarstyti sprendimo projektą dėl kelio perleidimo</w:t>
      </w:r>
      <w:r w:rsidR="009212C6">
        <w:t xml:space="preserve"> </w:t>
      </w:r>
      <w:r w:rsidRPr="00416915">
        <w:t>Savivaldybės nuosavybėn ir apie priimtą Savivaldybės tarybos sprendimą informuoja sodininkų bendrijos valdymo organą.</w:t>
      </w:r>
    </w:p>
    <w:p w14:paraId="2941E402" w14:textId="1D59BB21" w:rsidR="00761A02" w:rsidRDefault="00416915" w:rsidP="00D064EC">
      <w:pPr>
        <w:spacing w:line="360" w:lineRule="auto"/>
        <w:ind w:firstLine="720"/>
        <w:jc w:val="both"/>
      </w:pPr>
      <w:r w:rsidRPr="00416915">
        <w:t>18.</w:t>
      </w:r>
      <w:r w:rsidR="00D064EC">
        <w:t xml:space="preserve"> </w:t>
      </w:r>
      <w:r w:rsidR="00761A02">
        <w:t>P</w:t>
      </w:r>
      <w:r w:rsidRPr="00416915">
        <w:t xml:space="preserve">er </w:t>
      </w:r>
      <w:r w:rsidR="00761A02">
        <w:t>2</w:t>
      </w:r>
      <w:r w:rsidRPr="00416915">
        <w:t xml:space="preserve"> mėnesius nuo Savivaldybės tarybos sprendimo</w:t>
      </w:r>
      <w:r w:rsidR="000571D9">
        <w:t xml:space="preserve"> (sutikimo)</w:t>
      </w:r>
      <w:r w:rsidRPr="00416915">
        <w:t xml:space="preserve"> per</w:t>
      </w:r>
      <w:r w:rsidR="000571D9">
        <w:t>imti</w:t>
      </w:r>
      <w:r w:rsidRPr="00416915">
        <w:t xml:space="preserve"> kelią Savivaldybės nuosavybėn priėmimo dienos</w:t>
      </w:r>
      <w:r w:rsidR="000571D9">
        <w:t>,</w:t>
      </w:r>
      <w:r w:rsidRPr="00416915">
        <w:t xml:space="preserve"> su sodininkų bendrija sudaroma notariškai patvirtinta kelio perleidimo neatlygintinai Savivaldybės nuosavybėn sutartis ir pasirašomas kelio perdavimo</w:t>
      </w:r>
      <w:r w:rsidR="00A05CC2">
        <w:t>-</w:t>
      </w:r>
      <w:r w:rsidRPr="00416915">
        <w:t>priėmimo</w:t>
      </w:r>
      <w:r w:rsidR="00EF6D11">
        <w:t xml:space="preserve"> aktas</w:t>
      </w:r>
      <w:r w:rsidRPr="00416915">
        <w:t>.</w:t>
      </w:r>
    </w:p>
    <w:p w14:paraId="45F3FF0F" w14:textId="384E67B2" w:rsidR="00416915" w:rsidRPr="00416915" w:rsidRDefault="00761A02" w:rsidP="00BD1D22">
      <w:pPr>
        <w:spacing w:line="360" w:lineRule="auto"/>
        <w:ind w:firstLine="720"/>
        <w:jc w:val="both"/>
      </w:pPr>
      <w:r>
        <w:t xml:space="preserve">19. </w:t>
      </w:r>
      <w:r w:rsidR="00416915" w:rsidRPr="00416915">
        <w:t>Notar</w:t>
      </w:r>
      <w:r>
        <w:t>inės sutarties sudarymo</w:t>
      </w:r>
      <w:r w:rsidR="00416915" w:rsidRPr="00416915">
        <w:t xml:space="preserve"> paslaugas apmoka Savivaldybė.</w:t>
      </w:r>
    </w:p>
    <w:p w14:paraId="3C8CBCD0" w14:textId="77777777" w:rsidR="00416915" w:rsidRPr="00D064EC" w:rsidRDefault="00416915" w:rsidP="00D064EC">
      <w:pPr>
        <w:jc w:val="center"/>
        <w:rPr>
          <w:b/>
          <w:bCs/>
        </w:rPr>
      </w:pPr>
      <w:r w:rsidRPr="00D064EC">
        <w:rPr>
          <w:b/>
          <w:bCs/>
        </w:rPr>
        <w:lastRenderedPageBreak/>
        <w:t>V SKYRIUS</w:t>
      </w:r>
    </w:p>
    <w:p w14:paraId="7E3453A5" w14:textId="77777777" w:rsidR="00416915" w:rsidRPr="00D064EC" w:rsidRDefault="00416915" w:rsidP="00D064EC">
      <w:pPr>
        <w:jc w:val="center"/>
        <w:rPr>
          <w:b/>
          <w:bCs/>
        </w:rPr>
      </w:pPr>
      <w:r w:rsidRPr="00D064EC">
        <w:rPr>
          <w:b/>
          <w:bCs/>
        </w:rPr>
        <w:t>BAIGIAMOSIOS NUOSTATOS</w:t>
      </w:r>
    </w:p>
    <w:p w14:paraId="3879EA36" w14:textId="77777777" w:rsidR="00416915" w:rsidRPr="00416915" w:rsidRDefault="00416915" w:rsidP="00416915">
      <w:pPr>
        <w:spacing w:line="360" w:lineRule="auto"/>
        <w:jc w:val="both"/>
      </w:pPr>
    </w:p>
    <w:p w14:paraId="381AEA77" w14:textId="04A30897" w:rsidR="00416915" w:rsidRPr="00416915" w:rsidRDefault="00416915" w:rsidP="00D064EC">
      <w:pPr>
        <w:spacing w:line="360" w:lineRule="auto"/>
        <w:ind w:firstLine="720"/>
        <w:jc w:val="both"/>
      </w:pPr>
      <w:r w:rsidRPr="00416915">
        <w:t>20.</w:t>
      </w:r>
      <w:r w:rsidR="005D3BF4">
        <w:t xml:space="preserve"> </w:t>
      </w:r>
      <w:r w:rsidRPr="00416915">
        <w:t>Savivaldybės administracija iki einamųjų metų pabaigos perleistus kelius Savivaldybės nuosavybėn Savivaldybės tarybos sprendimu įtraukia į Savivaldybės vietinės reikšmės viešųjų kelių sąrašą.</w:t>
      </w:r>
    </w:p>
    <w:p w14:paraId="54CEA57B" w14:textId="1B761AA2" w:rsidR="00761FE9" w:rsidRPr="00416915" w:rsidRDefault="00416915" w:rsidP="00D064EC">
      <w:pPr>
        <w:spacing w:line="360" w:lineRule="auto"/>
        <w:ind w:firstLine="720"/>
        <w:jc w:val="both"/>
      </w:pPr>
      <w:r w:rsidRPr="00416915">
        <w:t>21.</w:t>
      </w:r>
      <w:r w:rsidR="005D3BF4">
        <w:t xml:space="preserve"> </w:t>
      </w:r>
      <w:r w:rsidRPr="00416915">
        <w:t>Ginčai, kylantys dėl kelių perleidimo</w:t>
      </w:r>
      <w:r w:rsidR="00A05CC2">
        <w:t xml:space="preserve"> </w:t>
      </w:r>
      <w:r w:rsidRPr="00416915">
        <w:t>/</w:t>
      </w:r>
      <w:r w:rsidR="00A05CC2">
        <w:t xml:space="preserve"> </w:t>
      </w:r>
      <w:r w:rsidRPr="00416915">
        <w:t>įregistravimo Savivaldybės nuosavybėn, sprendžiami Savivaldybės administracijos ir sodininkų bendrijos susitarimu arba Lietuvos Respublikos įstatymų nustatyta tvarka.</w:t>
      </w:r>
    </w:p>
    <w:bookmarkEnd w:id="0"/>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63AD7C64" w:rsidR="001A15D4" w:rsidRPr="001A15D4" w:rsidRDefault="001A15D4" w:rsidP="001A15D4">
      <w:pPr>
        <w:jc w:val="center"/>
        <w:rPr>
          <w:b/>
          <w:lang w:eastAsia="lt-LT"/>
        </w:rPr>
      </w:pPr>
      <w:r w:rsidRPr="001A15D4">
        <w:rPr>
          <w:b/>
          <w:lang w:eastAsia="lt-LT"/>
        </w:rPr>
        <w:lastRenderedPageBreak/>
        <w:t>SAVIVALDYBĖS TARYBOS SPRENDIMO „</w:t>
      </w:r>
      <w:r w:rsidR="00FE74B9" w:rsidRPr="00FE74B9">
        <w:rPr>
          <w:b/>
        </w:rPr>
        <w:t>DĖL ANYKŠČIŲ RAJONO SODININKŲ BENDRIJŲ BENDROJO NAUDOJIMO ŽEMĖJE ESANČIŲ KELIŲ (GATVIŲ) PERDA</w:t>
      </w:r>
      <w:r w:rsidR="00507ECD">
        <w:rPr>
          <w:b/>
        </w:rPr>
        <w:t>V</w:t>
      </w:r>
      <w:r w:rsidR="00FE74B9" w:rsidRPr="00FE74B9">
        <w:rPr>
          <w:b/>
        </w:rPr>
        <w:t>IMO ANYKŠČIŲ RAJONO SAVIVALDYBĖS NUOSAVYBĖN TVARKOS APRAŠO PATVIRTINIMO</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092A51D9" w14:textId="3260C3DA" w:rsidR="001A15D4" w:rsidRDefault="001A15D4" w:rsidP="00980F98">
      <w:pPr>
        <w:spacing w:line="360" w:lineRule="auto"/>
        <w:ind w:left="360" w:firstLine="360"/>
        <w:jc w:val="both"/>
      </w:pPr>
      <w:r w:rsidRPr="001A15D4">
        <w:t>Sprendimo projekto tikslas</w:t>
      </w:r>
      <w:r w:rsidR="00980F98">
        <w:t xml:space="preserve"> – </w:t>
      </w:r>
      <w:r w:rsidR="00980F98" w:rsidRPr="00980F98">
        <w:t>patvirtinti</w:t>
      </w:r>
      <w:r w:rsidR="00980F98">
        <w:t xml:space="preserve"> Anykščių</w:t>
      </w:r>
      <w:r w:rsidR="00980F98" w:rsidRPr="00980F98">
        <w:t xml:space="preserve"> rajono sodininkų bendrijų bendrojo naudojimo žemėje esančių kelių (gatvių) perdavimo tvarkos aprašą (toliau – Aprašas) pagal galiojančius teisės aktus</w:t>
      </w:r>
      <w:r w:rsidR="00980F98">
        <w:t xml:space="preserve">, kuris </w:t>
      </w:r>
      <w:r w:rsidR="00980F98" w:rsidRPr="00980F98">
        <w:t>reglamentuo</w:t>
      </w:r>
      <w:r w:rsidR="00980F98">
        <w:t>tų</w:t>
      </w:r>
      <w:r w:rsidR="00980F98" w:rsidRPr="00980F98">
        <w:t xml:space="preserve"> </w:t>
      </w:r>
      <w:r w:rsidR="00980F98">
        <w:t>Anykščių</w:t>
      </w:r>
      <w:r w:rsidR="00980F98" w:rsidRPr="00980F98">
        <w:t xml:space="preserve"> rajono savivaldybės (toliau – Savivaldybė) teritorijoje registruotų sodininkų bendrijų (toliau – Sodininkų bendrijos) bendro naudojimo žemėje esančių kelių ir gatvių (toliau – keliai) perdavimo Savivaldybės nuosavyb</w:t>
      </w:r>
      <w:r w:rsidR="00980F98">
        <w:t>ės nuosavybėn procedūras.</w:t>
      </w:r>
    </w:p>
    <w:p w14:paraId="43743B9F" w14:textId="77777777" w:rsidR="00980F98" w:rsidRPr="001A15D4" w:rsidRDefault="00980F98" w:rsidP="00980F98">
      <w:pPr>
        <w:spacing w:line="360" w:lineRule="auto"/>
        <w:ind w:left="360"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1E2F8F3F" w14:textId="77777777" w:rsidR="00051FCF" w:rsidRDefault="00051FCF" w:rsidP="00051FCF">
      <w:pPr>
        <w:spacing w:after="200" w:line="360" w:lineRule="auto"/>
        <w:ind w:left="360" w:firstLine="360"/>
        <w:jc w:val="both"/>
      </w:pPr>
      <w:r>
        <w:t xml:space="preserve">Lietuvos Respublikos sodininkų bendrijų įstatymo (toliau – Įstatymas) 6 straipsnio 1 dalyje numatyta, kad Sodininkų bendrijos bendrojo naudojimo žemėje esantys žemės sklypai su juose esančiais keliais (gatvėmis) ir (ar) kelių juostomis bendrijų iniciatyva (bendrijos narių susirinkimo sprendimu) Vyriausybės patvirtintose Valstybinės žemės sklypų perdavimo valdyti, naudoti ir disponuoti jais patikėjimo teise savivaldybėms taisyklėse nustatyta tvarka ir sąlygomis gali būti perduodami savivaldybėms. </w:t>
      </w:r>
    </w:p>
    <w:p w14:paraId="21971F02" w14:textId="77777777" w:rsidR="00051FCF" w:rsidRDefault="00051FCF" w:rsidP="00051FCF">
      <w:pPr>
        <w:spacing w:after="200" w:line="360" w:lineRule="auto"/>
        <w:ind w:left="360" w:firstLine="360"/>
        <w:jc w:val="both"/>
      </w:pPr>
      <w:r>
        <w:t xml:space="preserve">Įgyvendinant aukščiau minėto Įstatymo pakeitimą, parengtas sprendimo projektas, kuriame numatyta, kad sodininkų bendrijų bendro naudojimo žemėje esantys keliai gali būti perleidžiami savivaldybės nuosavybėn ne tik pagal sandorį, kaip buvo iki šiol, bet ir sodininkų bendrijai priėmus sprendimą perduoti kelius, kurie yra sodininkų bendrijos teritorijoje ir kuriems nėra atlikti kadastriniai matavimai bei teisinė registracija Nekilnojamojo turto registre. Įstatymas suteikia savivaldybėms teisę, esant tokiam sodininkų bendrijos sprendimui, savivaldybės biudžeto lėšomis atlikti kadastrinius kelių matavimus ir įregistruoti kelius savivaldybės nuosavybėn, jeigu keliai atitinka Įstatymo 6 straipsnyje nurodytus reikalavimus. Kai bendrijų kelių matavimai atlikti ir keliai yra įregistruoti bendrijos nuosavybės teise Nekilnojamojo turto registre, bendrijos narių susirinkimo sprendimu ir savivaldybės sutikimu keliai perleidžiami savivaldybei nuosavybės teise sudarant sandorį pagal savivaldybės tarybos nustatytą tvarką. </w:t>
      </w:r>
    </w:p>
    <w:p w14:paraId="0D7F502E" w14:textId="3D8D4F44" w:rsidR="001A15D4" w:rsidRPr="001A15D4" w:rsidRDefault="00051FCF" w:rsidP="00051FCF">
      <w:pPr>
        <w:spacing w:after="200" w:line="360" w:lineRule="auto"/>
        <w:ind w:left="360" w:firstLine="360"/>
        <w:jc w:val="both"/>
        <w:rPr>
          <w:lang w:eastAsia="lt-LT"/>
        </w:rPr>
      </w:pPr>
      <w:r>
        <w:t xml:space="preserve">Lietuvos Respublikos vietos savivaldos įstatymo 15 straipsnio 4 dalyje, nurodyta, kad,  jeigu teisės aktuose yra nustatyta papildomų įgaliojimų savivaldybei, sprendimų dėl tokių įgaliojimų </w:t>
      </w:r>
      <w:r>
        <w:lastRenderedPageBreak/>
        <w:t>vykdymo priėmimo iniciatyva, neperžengiant nustatytų įgaliojimų, priklauso savivaldybės tarybai</w:t>
      </w:r>
      <w:r w:rsidR="001A15D4" w:rsidRPr="001A15D4">
        <w:t>.</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266D6C3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r>
      <w:r w:rsidR="00D355C6">
        <w:rPr>
          <w:lang w:eastAsia="lt-LT"/>
        </w:rPr>
        <w:t>Savivaldybės biudžeto lėšos</w:t>
      </w:r>
      <w:r w:rsidRPr="001A15D4">
        <w:rPr>
          <w:lang w:eastAsia="lt-LT"/>
        </w:rPr>
        <w:t xml:space="preserve">. </w:t>
      </w:r>
    </w:p>
    <w:p w14:paraId="3D19B7ED" w14:textId="77777777" w:rsidR="001A15D4" w:rsidRPr="001A15D4" w:rsidRDefault="001A15D4" w:rsidP="001A15D4">
      <w:pPr>
        <w:tabs>
          <w:tab w:val="left" w:pos="567"/>
        </w:tabs>
        <w:spacing w:line="360" w:lineRule="auto"/>
        <w:jc w:val="both"/>
        <w:rPr>
          <w:strike/>
          <w:lang w:eastAsia="lt-LT"/>
        </w:rPr>
      </w:pPr>
    </w:p>
    <w:p w14:paraId="1EB1C48F" w14:textId="71E9FACA" w:rsidR="001A15D4" w:rsidRPr="001A15D4" w:rsidRDefault="00CA465D" w:rsidP="00362C3B">
      <w:pPr>
        <w:tabs>
          <w:tab w:val="left" w:pos="567"/>
        </w:tabs>
        <w:spacing w:line="360" w:lineRule="auto"/>
        <w:ind w:left="567"/>
        <w:jc w:val="both"/>
        <w:rPr>
          <w:b/>
          <w:lang w:eastAsia="lt-LT"/>
        </w:rPr>
      </w:pPr>
      <w:r>
        <w:rPr>
          <w:b/>
          <w:lang w:eastAsia="lt-LT"/>
        </w:rPr>
        <w:tab/>
        <w:t xml:space="preserve">4. </w:t>
      </w:r>
      <w:r w:rsidR="001A15D4" w:rsidRPr="001A15D4">
        <w:rPr>
          <w:b/>
          <w:lang w:eastAsia="lt-LT"/>
        </w:rPr>
        <w:t>Numatomo teisinio reguliavimo poveikio vertinimo rezultatai, galimos neigiamos priimto sprendimo pasekmės ir kokių priemonių reikėtų imtis, kad tokių pasekmių būtų išvengta:</w:t>
      </w:r>
    </w:p>
    <w:p w14:paraId="1CE08F0E" w14:textId="0ED8D561"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51A3E51B" w:rsidR="001A15D4" w:rsidRPr="001A15D4" w:rsidRDefault="001A15D4" w:rsidP="001A15D4">
      <w:pPr>
        <w:spacing w:after="200" w:line="360" w:lineRule="auto"/>
        <w:ind w:left="567" w:firstLine="153"/>
        <w:jc w:val="both"/>
      </w:pPr>
      <w:r w:rsidRPr="001A15D4">
        <w:t xml:space="preserve">Viešųjų pirkimų ir turto skyrius </w:t>
      </w:r>
      <w:r w:rsidR="00E250A4">
        <w:t xml:space="preserve">per 20 d. d. nuo šio tarybos sprendimo įsigaliojimo dienos </w:t>
      </w:r>
      <w:r w:rsidRPr="001A15D4">
        <w:t xml:space="preserve">parengia ir Savivaldybės </w:t>
      </w:r>
      <w:r w:rsidR="00E250A4">
        <w:t>administracijos direktoriui pateikia įsakymo projektą dėl Sprendime nurodytos komisijos sudarymo</w:t>
      </w:r>
      <w:r w:rsidRPr="001A15D4">
        <w:t>.</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4AC9EB4D" w14:textId="793CED0D" w:rsidR="001A15D4" w:rsidRPr="001A15D4" w:rsidRDefault="00E250A4" w:rsidP="001A15D4">
      <w:pPr>
        <w:spacing w:line="360" w:lineRule="auto"/>
        <w:ind w:left="567" w:firstLine="153"/>
        <w:jc w:val="both"/>
      </w:pPr>
      <w:r>
        <w:t>Siekiam</w:t>
      </w:r>
      <w:r w:rsidR="006B24EC">
        <w:t>a</w:t>
      </w:r>
      <w:r>
        <w:t>, kad s</w:t>
      </w:r>
      <w:r w:rsidRPr="00E250A4">
        <w:t>odininkų bendrijų keli</w:t>
      </w:r>
      <w:r w:rsidR="006B24EC">
        <w:t>ams, atitinkantiems teisės aktuose keliams keliamus reikalavimus, būtų atlikti kadastriniai matavimai, keliai būtų teisiškai į</w:t>
      </w:r>
      <w:r w:rsidRPr="00E250A4">
        <w:t>registr</w:t>
      </w:r>
      <w:r w:rsidR="006B24EC">
        <w:t>uoti</w:t>
      </w:r>
      <w:r w:rsidRPr="00E250A4">
        <w:t xml:space="preserve"> ir</w:t>
      </w:r>
      <w:r w:rsidR="006B24EC">
        <w:t xml:space="preserve">, pasėkoje, </w:t>
      </w:r>
      <w:r w:rsidRPr="00E250A4">
        <w:t xml:space="preserve"> </w:t>
      </w:r>
      <w:r w:rsidR="006B24EC">
        <w:t xml:space="preserve">skirtos lėšos šių kelių priežiūrai bei </w:t>
      </w:r>
      <w:r w:rsidRPr="00E250A4">
        <w:t>būklės gerinim</w:t>
      </w:r>
      <w:r w:rsidR="006B24EC">
        <w:t>ui</w:t>
      </w:r>
      <w:r w:rsidR="001A15D4" w:rsidRPr="001A15D4">
        <w:t>.</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09B29204" w14:textId="7335C27D" w:rsidR="001A15D4" w:rsidRDefault="001A15D4" w:rsidP="00CE61F0">
      <w:pPr>
        <w:spacing w:line="360" w:lineRule="auto"/>
        <w:ind w:firstLine="720"/>
        <w:rPr>
          <w:color w:val="FF0000"/>
        </w:rPr>
      </w:pPr>
      <w:r w:rsidRPr="001A15D4">
        <w:rPr>
          <w:lang w:eastAsia="lt-LT"/>
        </w:rPr>
        <w:t xml:space="preserve">Pranešėja – Viešųjų pirkimų ir turto skyriaus vedėja V. Vilkickaitė.            </w:t>
      </w:r>
    </w:p>
    <w:sectPr w:rsidR="001A15D4" w:rsidSect="005B6A02">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171C2" w14:textId="77777777" w:rsidR="005B182A" w:rsidRDefault="005B182A" w:rsidP="00B16ED7">
      <w:r>
        <w:separator/>
      </w:r>
    </w:p>
  </w:endnote>
  <w:endnote w:type="continuationSeparator" w:id="0">
    <w:p w14:paraId="7FC0C752" w14:textId="77777777" w:rsidR="005B182A" w:rsidRDefault="005B182A"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5B173" w14:textId="77777777" w:rsidR="005B182A" w:rsidRDefault="005B182A" w:rsidP="00B16ED7">
      <w:r>
        <w:separator/>
      </w:r>
    </w:p>
  </w:footnote>
  <w:footnote w:type="continuationSeparator" w:id="0">
    <w:p w14:paraId="010D31E8" w14:textId="77777777" w:rsidR="005B182A" w:rsidRDefault="005B182A"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123A"/>
    <w:rsid w:val="00032EB3"/>
    <w:rsid w:val="00033202"/>
    <w:rsid w:val="00034378"/>
    <w:rsid w:val="00035123"/>
    <w:rsid w:val="00036033"/>
    <w:rsid w:val="0003625C"/>
    <w:rsid w:val="00036CE5"/>
    <w:rsid w:val="00036DE7"/>
    <w:rsid w:val="00037461"/>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081E"/>
    <w:rsid w:val="000518AB"/>
    <w:rsid w:val="00051970"/>
    <w:rsid w:val="00051EC8"/>
    <w:rsid w:val="00051FCF"/>
    <w:rsid w:val="0005529B"/>
    <w:rsid w:val="000553D2"/>
    <w:rsid w:val="000557AA"/>
    <w:rsid w:val="00055B77"/>
    <w:rsid w:val="00055F08"/>
    <w:rsid w:val="00056039"/>
    <w:rsid w:val="00056A1A"/>
    <w:rsid w:val="000571D9"/>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995"/>
    <w:rsid w:val="00067C9F"/>
    <w:rsid w:val="00070499"/>
    <w:rsid w:val="0007054B"/>
    <w:rsid w:val="00070D05"/>
    <w:rsid w:val="00071F48"/>
    <w:rsid w:val="00073948"/>
    <w:rsid w:val="00073E79"/>
    <w:rsid w:val="0007485F"/>
    <w:rsid w:val="000754B7"/>
    <w:rsid w:val="00076CC6"/>
    <w:rsid w:val="0007789D"/>
    <w:rsid w:val="000808EF"/>
    <w:rsid w:val="0008140E"/>
    <w:rsid w:val="0008289F"/>
    <w:rsid w:val="00082D44"/>
    <w:rsid w:val="00083442"/>
    <w:rsid w:val="00083559"/>
    <w:rsid w:val="0008624D"/>
    <w:rsid w:val="0008634D"/>
    <w:rsid w:val="00087D9D"/>
    <w:rsid w:val="00087F61"/>
    <w:rsid w:val="0009096A"/>
    <w:rsid w:val="00090A06"/>
    <w:rsid w:val="00090E2D"/>
    <w:rsid w:val="0009167D"/>
    <w:rsid w:val="000929AC"/>
    <w:rsid w:val="000932A7"/>
    <w:rsid w:val="0009494A"/>
    <w:rsid w:val="00095064"/>
    <w:rsid w:val="000952C0"/>
    <w:rsid w:val="000959B8"/>
    <w:rsid w:val="00096B54"/>
    <w:rsid w:val="00097B40"/>
    <w:rsid w:val="00097DA4"/>
    <w:rsid w:val="000A0173"/>
    <w:rsid w:val="000A1420"/>
    <w:rsid w:val="000A4A3E"/>
    <w:rsid w:val="000A5173"/>
    <w:rsid w:val="000A5D88"/>
    <w:rsid w:val="000A7456"/>
    <w:rsid w:val="000A74E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D7F2D"/>
    <w:rsid w:val="000E044D"/>
    <w:rsid w:val="000E10C3"/>
    <w:rsid w:val="000E12AC"/>
    <w:rsid w:val="000E4951"/>
    <w:rsid w:val="000E4CBE"/>
    <w:rsid w:val="000E5E35"/>
    <w:rsid w:val="000E620E"/>
    <w:rsid w:val="000E6C0A"/>
    <w:rsid w:val="000F3A79"/>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503"/>
    <w:rsid w:val="00116888"/>
    <w:rsid w:val="00116DB2"/>
    <w:rsid w:val="00120D11"/>
    <w:rsid w:val="0012214C"/>
    <w:rsid w:val="0012251D"/>
    <w:rsid w:val="00123681"/>
    <w:rsid w:val="001252D3"/>
    <w:rsid w:val="00130C28"/>
    <w:rsid w:val="00130DDE"/>
    <w:rsid w:val="00130EF2"/>
    <w:rsid w:val="001318F5"/>
    <w:rsid w:val="00131B7A"/>
    <w:rsid w:val="00132BFA"/>
    <w:rsid w:val="00134123"/>
    <w:rsid w:val="0013415A"/>
    <w:rsid w:val="001342DC"/>
    <w:rsid w:val="001343AB"/>
    <w:rsid w:val="0013498E"/>
    <w:rsid w:val="00135238"/>
    <w:rsid w:val="00141D31"/>
    <w:rsid w:val="00141E5C"/>
    <w:rsid w:val="00142C33"/>
    <w:rsid w:val="001430C4"/>
    <w:rsid w:val="00144790"/>
    <w:rsid w:val="001447C9"/>
    <w:rsid w:val="001455DC"/>
    <w:rsid w:val="001462C6"/>
    <w:rsid w:val="00150B8B"/>
    <w:rsid w:val="00150C26"/>
    <w:rsid w:val="001519E4"/>
    <w:rsid w:val="00151F24"/>
    <w:rsid w:val="001523F2"/>
    <w:rsid w:val="001529CA"/>
    <w:rsid w:val="00153513"/>
    <w:rsid w:val="00153F8A"/>
    <w:rsid w:val="00154512"/>
    <w:rsid w:val="001545A2"/>
    <w:rsid w:val="001563A8"/>
    <w:rsid w:val="00156550"/>
    <w:rsid w:val="00156D0C"/>
    <w:rsid w:val="00157346"/>
    <w:rsid w:val="001605A0"/>
    <w:rsid w:val="0016066A"/>
    <w:rsid w:val="00162684"/>
    <w:rsid w:val="00162ABB"/>
    <w:rsid w:val="00162F29"/>
    <w:rsid w:val="0016425E"/>
    <w:rsid w:val="001648F6"/>
    <w:rsid w:val="00165130"/>
    <w:rsid w:val="00165412"/>
    <w:rsid w:val="0016621E"/>
    <w:rsid w:val="00167053"/>
    <w:rsid w:val="001676DE"/>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438"/>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090"/>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5CC3"/>
    <w:rsid w:val="001C622C"/>
    <w:rsid w:val="001C6AF8"/>
    <w:rsid w:val="001D160A"/>
    <w:rsid w:val="001D2197"/>
    <w:rsid w:val="001D2D59"/>
    <w:rsid w:val="001D4D31"/>
    <w:rsid w:val="001D4F94"/>
    <w:rsid w:val="001D50E5"/>
    <w:rsid w:val="001D5BD1"/>
    <w:rsid w:val="001D6D65"/>
    <w:rsid w:val="001D74DD"/>
    <w:rsid w:val="001E05AC"/>
    <w:rsid w:val="001E0C70"/>
    <w:rsid w:val="001E21CF"/>
    <w:rsid w:val="001E3274"/>
    <w:rsid w:val="001E3B38"/>
    <w:rsid w:val="001E45D5"/>
    <w:rsid w:val="001E64F8"/>
    <w:rsid w:val="001E6957"/>
    <w:rsid w:val="001F1B1E"/>
    <w:rsid w:val="001F2D38"/>
    <w:rsid w:val="001F46F3"/>
    <w:rsid w:val="001F4BEE"/>
    <w:rsid w:val="001F4BFB"/>
    <w:rsid w:val="002000CC"/>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66D2"/>
    <w:rsid w:val="00247CED"/>
    <w:rsid w:val="002507EA"/>
    <w:rsid w:val="0025092D"/>
    <w:rsid w:val="002511AF"/>
    <w:rsid w:val="00251FDD"/>
    <w:rsid w:val="00252337"/>
    <w:rsid w:val="002531F7"/>
    <w:rsid w:val="00253ED9"/>
    <w:rsid w:val="002544F9"/>
    <w:rsid w:val="00256050"/>
    <w:rsid w:val="002566ED"/>
    <w:rsid w:val="00256D1E"/>
    <w:rsid w:val="00256F8B"/>
    <w:rsid w:val="002574E7"/>
    <w:rsid w:val="002577A1"/>
    <w:rsid w:val="00261D2E"/>
    <w:rsid w:val="002624ED"/>
    <w:rsid w:val="00262BF7"/>
    <w:rsid w:val="00264257"/>
    <w:rsid w:val="00264B85"/>
    <w:rsid w:val="002650E0"/>
    <w:rsid w:val="00265E39"/>
    <w:rsid w:val="00266931"/>
    <w:rsid w:val="00270541"/>
    <w:rsid w:val="00270A97"/>
    <w:rsid w:val="00270EA7"/>
    <w:rsid w:val="002737B5"/>
    <w:rsid w:val="002760FB"/>
    <w:rsid w:val="00276472"/>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CDD"/>
    <w:rsid w:val="0029478C"/>
    <w:rsid w:val="00294993"/>
    <w:rsid w:val="00294C6D"/>
    <w:rsid w:val="002950B2"/>
    <w:rsid w:val="002952B1"/>
    <w:rsid w:val="00295D4C"/>
    <w:rsid w:val="00296463"/>
    <w:rsid w:val="00296762"/>
    <w:rsid w:val="00297296"/>
    <w:rsid w:val="00297AC1"/>
    <w:rsid w:val="002A0590"/>
    <w:rsid w:val="002A06FE"/>
    <w:rsid w:val="002A40D8"/>
    <w:rsid w:val="002A61A5"/>
    <w:rsid w:val="002A633A"/>
    <w:rsid w:val="002A67EF"/>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B"/>
    <w:rsid w:val="002C1241"/>
    <w:rsid w:val="002C2652"/>
    <w:rsid w:val="002C2692"/>
    <w:rsid w:val="002C36A3"/>
    <w:rsid w:val="002C38A9"/>
    <w:rsid w:val="002C5031"/>
    <w:rsid w:val="002C53CF"/>
    <w:rsid w:val="002C573B"/>
    <w:rsid w:val="002C657D"/>
    <w:rsid w:val="002C6CB2"/>
    <w:rsid w:val="002C7903"/>
    <w:rsid w:val="002C7D42"/>
    <w:rsid w:val="002D05F5"/>
    <w:rsid w:val="002D222A"/>
    <w:rsid w:val="002D2F65"/>
    <w:rsid w:val="002D3987"/>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5B6"/>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179"/>
    <w:rsid w:val="00313223"/>
    <w:rsid w:val="00313DE8"/>
    <w:rsid w:val="003142BC"/>
    <w:rsid w:val="0031430C"/>
    <w:rsid w:val="00314985"/>
    <w:rsid w:val="00314A89"/>
    <w:rsid w:val="00315D45"/>
    <w:rsid w:val="00316563"/>
    <w:rsid w:val="00316649"/>
    <w:rsid w:val="003169B7"/>
    <w:rsid w:val="0031762A"/>
    <w:rsid w:val="00320FDF"/>
    <w:rsid w:val="003215C7"/>
    <w:rsid w:val="003225FC"/>
    <w:rsid w:val="00326ACE"/>
    <w:rsid w:val="00327515"/>
    <w:rsid w:val="00327878"/>
    <w:rsid w:val="003307ED"/>
    <w:rsid w:val="00330927"/>
    <w:rsid w:val="0033144C"/>
    <w:rsid w:val="0033146C"/>
    <w:rsid w:val="003333FE"/>
    <w:rsid w:val="003358D4"/>
    <w:rsid w:val="003366B7"/>
    <w:rsid w:val="00337B56"/>
    <w:rsid w:val="0034196D"/>
    <w:rsid w:val="00341A52"/>
    <w:rsid w:val="003431B5"/>
    <w:rsid w:val="00344E8C"/>
    <w:rsid w:val="0034532E"/>
    <w:rsid w:val="00347483"/>
    <w:rsid w:val="00350933"/>
    <w:rsid w:val="00350F4C"/>
    <w:rsid w:val="00350FBB"/>
    <w:rsid w:val="00351875"/>
    <w:rsid w:val="003522A0"/>
    <w:rsid w:val="00354EA8"/>
    <w:rsid w:val="0035616A"/>
    <w:rsid w:val="0035651A"/>
    <w:rsid w:val="00356840"/>
    <w:rsid w:val="00356DC6"/>
    <w:rsid w:val="00357CAE"/>
    <w:rsid w:val="003601E9"/>
    <w:rsid w:val="003601EE"/>
    <w:rsid w:val="00361637"/>
    <w:rsid w:val="00361A56"/>
    <w:rsid w:val="00362532"/>
    <w:rsid w:val="00362C3B"/>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6C8"/>
    <w:rsid w:val="00386C81"/>
    <w:rsid w:val="00387141"/>
    <w:rsid w:val="00387A95"/>
    <w:rsid w:val="0039127F"/>
    <w:rsid w:val="00391424"/>
    <w:rsid w:val="003914A6"/>
    <w:rsid w:val="00391602"/>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B7AEC"/>
    <w:rsid w:val="003C097F"/>
    <w:rsid w:val="003C1299"/>
    <w:rsid w:val="003C18EC"/>
    <w:rsid w:val="003C1981"/>
    <w:rsid w:val="003C22A1"/>
    <w:rsid w:val="003C2356"/>
    <w:rsid w:val="003C3399"/>
    <w:rsid w:val="003C5537"/>
    <w:rsid w:val="003C67DD"/>
    <w:rsid w:val="003C737F"/>
    <w:rsid w:val="003D0A70"/>
    <w:rsid w:val="003D0D3E"/>
    <w:rsid w:val="003D1AE0"/>
    <w:rsid w:val="003D2C45"/>
    <w:rsid w:val="003D3177"/>
    <w:rsid w:val="003D3CBC"/>
    <w:rsid w:val="003D4390"/>
    <w:rsid w:val="003D633D"/>
    <w:rsid w:val="003D66EC"/>
    <w:rsid w:val="003E0448"/>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915"/>
    <w:rsid w:val="004169C6"/>
    <w:rsid w:val="00416ABF"/>
    <w:rsid w:val="00416D4B"/>
    <w:rsid w:val="004174BF"/>
    <w:rsid w:val="00417903"/>
    <w:rsid w:val="00420110"/>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6A"/>
    <w:rsid w:val="004302FB"/>
    <w:rsid w:val="004305FC"/>
    <w:rsid w:val="00431892"/>
    <w:rsid w:val="00432149"/>
    <w:rsid w:val="004330C0"/>
    <w:rsid w:val="004335A3"/>
    <w:rsid w:val="00433A73"/>
    <w:rsid w:val="00433E37"/>
    <w:rsid w:val="00434886"/>
    <w:rsid w:val="00435456"/>
    <w:rsid w:val="0043775C"/>
    <w:rsid w:val="00437A53"/>
    <w:rsid w:val="0044081F"/>
    <w:rsid w:val="00443719"/>
    <w:rsid w:val="00444C0D"/>
    <w:rsid w:val="00450E01"/>
    <w:rsid w:val="0045120F"/>
    <w:rsid w:val="00454DFC"/>
    <w:rsid w:val="004555D2"/>
    <w:rsid w:val="00455DB5"/>
    <w:rsid w:val="00456311"/>
    <w:rsid w:val="00456A54"/>
    <w:rsid w:val="00457B3D"/>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14D2"/>
    <w:rsid w:val="00471EA6"/>
    <w:rsid w:val="0047303A"/>
    <w:rsid w:val="004730AA"/>
    <w:rsid w:val="004748CC"/>
    <w:rsid w:val="00475C91"/>
    <w:rsid w:val="00476664"/>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90085"/>
    <w:rsid w:val="00490892"/>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046"/>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6490"/>
    <w:rsid w:val="004E268A"/>
    <w:rsid w:val="004E29F3"/>
    <w:rsid w:val="004E40FC"/>
    <w:rsid w:val="004E4491"/>
    <w:rsid w:val="004E49D2"/>
    <w:rsid w:val="004E4EB1"/>
    <w:rsid w:val="004E6819"/>
    <w:rsid w:val="004F0467"/>
    <w:rsid w:val="004F0D97"/>
    <w:rsid w:val="004F158A"/>
    <w:rsid w:val="004F1BB4"/>
    <w:rsid w:val="004F1F92"/>
    <w:rsid w:val="004F37A0"/>
    <w:rsid w:val="004F3AB3"/>
    <w:rsid w:val="004F4577"/>
    <w:rsid w:val="004F48CF"/>
    <w:rsid w:val="004F7DBF"/>
    <w:rsid w:val="00502F64"/>
    <w:rsid w:val="00503A7C"/>
    <w:rsid w:val="00503BB0"/>
    <w:rsid w:val="00504914"/>
    <w:rsid w:val="00505420"/>
    <w:rsid w:val="0050797E"/>
    <w:rsid w:val="00507AD6"/>
    <w:rsid w:val="00507D5E"/>
    <w:rsid w:val="00507ECD"/>
    <w:rsid w:val="00510596"/>
    <w:rsid w:val="00510A64"/>
    <w:rsid w:val="00510A88"/>
    <w:rsid w:val="00510DB5"/>
    <w:rsid w:val="005128E6"/>
    <w:rsid w:val="00513320"/>
    <w:rsid w:val="00513C53"/>
    <w:rsid w:val="00514802"/>
    <w:rsid w:val="00515AA3"/>
    <w:rsid w:val="00515CE5"/>
    <w:rsid w:val="005171A5"/>
    <w:rsid w:val="005207DD"/>
    <w:rsid w:val="0052331E"/>
    <w:rsid w:val="00523A7E"/>
    <w:rsid w:val="0052690C"/>
    <w:rsid w:val="00527BE0"/>
    <w:rsid w:val="00530BAA"/>
    <w:rsid w:val="00530DA6"/>
    <w:rsid w:val="005319AB"/>
    <w:rsid w:val="00531A5F"/>
    <w:rsid w:val="0053324B"/>
    <w:rsid w:val="0053446F"/>
    <w:rsid w:val="005344BB"/>
    <w:rsid w:val="00534809"/>
    <w:rsid w:val="00534FF3"/>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0B37"/>
    <w:rsid w:val="0059151E"/>
    <w:rsid w:val="00591D8C"/>
    <w:rsid w:val="00592E2E"/>
    <w:rsid w:val="00592E51"/>
    <w:rsid w:val="00592EA4"/>
    <w:rsid w:val="005935DA"/>
    <w:rsid w:val="00593F94"/>
    <w:rsid w:val="005A0056"/>
    <w:rsid w:val="005A01EC"/>
    <w:rsid w:val="005A14AB"/>
    <w:rsid w:val="005A27DD"/>
    <w:rsid w:val="005A2BDE"/>
    <w:rsid w:val="005A32FA"/>
    <w:rsid w:val="005A38FF"/>
    <w:rsid w:val="005A4E7B"/>
    <w:rsid w:val="005A5581"/>
    <w:rsid w:val="005B096A"/>
    <w:rsid w:val="005B107A"/>
    <w:rsid w:val="005B182A"/>
    <w:rsid w:val="005B21FB"/>
    <w:rsid w:val="005B3AE7"/>
    <w:rsid w:val="005B4587"/>
    <w:rsid w:val="005B4725"/>
    <w:rsid w:val="005B535D"/>
    <w:rsid w:val="005B6963"/>
    <w:rsid w:val="005B6A02"/>
    <w:rsid w:val="005B6B63"/>
    <w:rsid w:val="005B74D0"/>
    <w:rsid w:val="005B7E16"/>
    <w:rsid w:val="005C1003"/>
    <w:rsid w:val="005C13D5"/>
    <w:rsid w:val="005C2506"/>
    <w:rsid w:val="005C277B"/>
    <w:rsid w:val="005C3A1E"/>
    <w:rsid w:val="005C4330"/>
    <w:rsid w:val="005C4862"/>
    <w:rsid w:val="005C4EFC"/>
    <w:rsid w:val="005C58D9"/>
    <w:rsid w:val="005C71F6"/>
    <w:rsid w:val="005D08B2"/>
    <w:rsid w:val="005D08D2"/>
    <w:rsid w:val="005D1342"/>
    <w:rsid w:val="005D1C67"/>
    <w:rsid w:val="005D3877"/>
    <w:rsid w:val="005D3BF4"/>
    <w:rsid w:val="005D41D4"/>
    <w:rsid w:val="005D775A"/>
    <w:rsid w:val="005E0199"/>
    <w:rsid w:val="005E0F75"/>
    <w:rsid w:val="005E0FA4"/>
    <w:rsid w:val="005E1C46"/>
    <w:rsid w:val="005E201E"/>
    <w:rsid w:val="005E414A"/>
    <w:rsid w:val="005E42E8"/>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55A3"/>
    <w:rsid w:val="006162A3"/>
    <w:rsid w:val="006171CE"/>
    <w:rsid w:val="00622A00"/>
    <w:rsid w:val="00622C9A"/>
    <w:rsid w:val="006231EA"/>
    <w:rsid w:val="00624216"/>
    <w:rsid w:val="00625DA6"/>
    <w:rsid w:val="00626C1C"/>
    <w:rsid w:val="00626E42"/>
    <w:rsid w:val="00627A8D"/>
    <w:rsid w:val="006307B0"/>
    <w:rsid w:val="00631B0B"/>
    <w:rsid w:val="00632686"/>
    <w:rsid w:val="0063302A"/>
    <w:rsid w:val="0063435D"/>
    <w:rsid w:val="006345B4"/>
    <w:rsid w:val="0063564B"/>
    <w:rsid w:val="0063706B"/>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561B"/>
    <w:rsid w:val="00645911"/>
    <w:rsid w:val="00647EDE"/>
    <w:rsid w:val="006506E0"/>
    <w:rsid w:val="00650C39"/>
    <w:rsid w:val="00651C07"/>
    <w:rsid w:val="00651D21"/>
    <w:rsid w:val="00652041"/>
    <w:rsid w:val="00654E06"/>
    <w:rsid w:val="006550B8"/>
    <w:rsid w:val="00656E66"/>
    <w:rsid w:val="00657606"/>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0A72"/>
    <w:rsid w:val="00673168"/>
    <w:rsid w:val="0067491F"/>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964"/>
    <w:rsid w:val="00691FE6"/>
    <w:rsid w:val="00693ED1"/>
    <w:rsid w:val="00695625"/>
    <w:rsid w:val="00695784"/>
    <w:rsid w:val="006957FC"/>
    <w:rsid w:val="00695CD4"/>
    <w:rsid w:val="00696B47"/>
    <w:rsid w:val="006A0213"/>
    <w:rsid w:val="006A0C47"/>
    <w:rsid w:val="006A3334"/>
    <w:rsid w:val="006A58DE"/>
    <w:rsid w:val="006A6003"/>
    <w:rsid w:val="006A62E8"/>
    <w:rsid w:val="006A6A9A"/>
    <w:rsid w:val="006A7272"/>
    <w:rsid w:val="006A7FAE"/>
    <w:rsid w:val="006A7FE1"/>
    <w:rsid w:val="006B04BE"/>
    <w:rsid w:val="006B2048"/>
    <w:rsid w:val="006B24EC"/>
    <w:rsid w:val="006B257E"/>
    <w:rsid w:val="006B3CFD"/>
    <w:rsid w:val="006B4575"/>
    <w:rsid w:val="006B461F"/>
    <w:rsid w:val="006B4C28"/>
    <w:rsid w:val="006B4F55"/>
    <w:rsid w:val="006B52D9"/>
    <w:rsid w:val="006B55A8"/>
    <w:rsid w:val="006B635A"/>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7DD"/>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46C9"/>
    <w:rsid w:val="006E52ED"/>
    <w:rsid w:val="006E5903"/>
    <w:rsid w:val="006E7FA4"/>
    <w:rsid w:val="006F08D3"/>
    <w:rsid w:val="006F1E66"/>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AC6"/>
    <w:rsid w:val="00712915"/>
    <w:rsid w:val="00712A5C"/>
    <w:rsid w:val="00712C90"/>
    <w:rsid w:val="00712C9A"/>
    <w:rsid w:val="007134B7"/>
    <w:rsid w:val="00713955"/>
    <w:rsid w:val="00714198"/>
    <w:rsid w:val="0071482C"/>
    <w:rsid w:val="0071561E"/>
    <w:rsid w:val="007161FB"/>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4F05"/>
    <w:rsid w:val="00757450"/>
    <w:rsid w:val="00757470"/>
    <w:rsid w:val="00760028"/>
    <w:rsid w:val="007614B7"/>
    <w:rsid w:val="00761A02"/>
    <w:rsid w:val="00761FE9"/>
    <w:rsid w:val="00761FFF"/>
    <w:rsid w:val="007620E3"/>
    <w:rsid w:val="007644DE"/>
    <w:rsid w:val="00764B65"/>
    <w:rsid w:val="00764C2E"/>
    <w:rsid w:val="00764DC2"/>
    <w:rsid w:val="007654E2"/>
    <w:rsid w:val="007670BC"/>
    <w:rsid w:val="007706D6"/>
    <w:rsid w:val="007714AA"/>
    <w:rsid w:val="007715EF"/>
    <w:rsid w:val="00771E6D"/>
    <w:rsid w:val="00772D3B"/>
    <w:rsid w:val="007742B7"/>
    <w:rsid w:val="00774553"/>
    <w:rsid w:val="007751DA"/>
    <w:rsid w:val="00775EA2"/>
    <w:rsid w:val="00776274"/>
    <w:rsid w:val="0077641B"/>
    <w:rsid w:val="0077644C"/>
    <w:rsid w:val="00777ADC"/>
    <w:rsid w:val="00777FF5"/>
    <w:rsid w:val="00780756"/>
    <w:rsid w:val="007815B0"/>
    <w:rsid w:val="00782506"/>
    <w:rsid w:val="00782A9E"/>
    <w:rsid w:val="007832BD"/>
    <w:rsid w:val="00785C1B"/>
    <w:rsid w:val="0078650D"/>
    <w:rsid w:val="007869A0"/>
    <w:rsid w:val="00787614"/>
    <w:rsid w:val="00787EF9"/>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DC6"/>
    <w:rsid w:val="007A62A5"/>
    <w:rsid w:val="007A65D8"/>
    <w:rsid w:val="007A69FA"/>
    <w:rsid w:val="007A6E3D"/>
    <w:rsid w:val="007A750A"/>
    <w:rsid w:val="007A7F08"/>
    <w:rsid w:val="007B000C"/>
    <w:rsid w:val="007B06D3"/>
    <w:rsid w:val="007B145B"/>
    <w:rsid w:val="007B279E"/>
    <w:rsid w:val="007B2C47"/>
    <w:rsid w:val="007B2CF2"/>
    <w:rsid w:val="007B4170"/>
    <w:rsid w:val="007B5ACE"/>
    <w:rsid w:val="007B6A68"/>
    <w:rsid w:val="007B6A89"/>
    <w:rsid w:val="007B75A0"/>
    <w:rsid w:val="007B7C8F"/>
    <w:rsid w:val="007C0D4F"/>
    <w:rsid w:val="007C12F7"/>
    <w:rsid w:val="007C1AEB"/>
    <w:rsid w:val="007C1B2B"/>
    <w:rsid w:val="007C2622"/>
    <w:rsid w:val="007C3223"/>
    <w:rsid w:val="007C4F76"/>
    <w:rsid w:val="007C5C44"/>
    <w:rsid w:val="007C6030"/>
    <w:rsid w:val="007C7D2E"/>
    <w:rsid w:val="007D1897"/>
    <w:rsid w:val="007D2532"/>
    <w:rsid w:val="007D26D8"/>
    <w:rsid w:val="007D2B4F"/>
    <w:rsid w:val="007D40A0"/>
    <w:rsid w:val="007D65CA"/>
    <w:rsid w:val="007D6722"/>
    <w:rsid w:val="007D7113"/>
    <w:rsid w:val="007E08D7"/>
    <w:rsid w:val="007E12F2"/>
    <w:rsid w:val="007E13A1"/>
    <w:rsid w:val="007E155B"/>
    <w:rsid w:val="007E1B2A"/>
    <w:rsid w:val="007E25B6"/>
    <w:rsid w:val="007E26E4"/>
    <w:rsid w:val="007E3EC9"/>
    <w:rsid w:val="007E51B4"/>
    <w:rsid w:val="007E5D23"/>
    <w:rsid w:val="007E6005"/>
    <w:rsid w:val="007E7D5B"/>
    <w:rsid w:val="007F0B61"/>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7EB"/>
    <w:rsid w:val="00805459"/>
    <w:rsid w:val="008056F9"/>
    <w:rsid w:val="00805738"/>
    <w:rsid w:val="00807A6C"/>
    <w:rsid w:val="0081141C"/>
    <w:rsid w:val="00812F63"/>
    <w:rsid w:val="00813446"/>
    <w:rsid w:val="00813718"/>
    <w:rsid w:val="00815AC2"/>
    <w:rsid w:val="00816016"/>
    <w:rsid w:val="00816DE2"/>
    <w:rsid w:val="00820ABF"/>
    <w:rsid w:val="00820C51"/>
    <w:rsid w:val="008211C4"/>
    <w:rsid w:val="00821433"/>
    <w:rsid w:val="00821BCF"/>
    <w:rsid w:val="00821FD4"/>
    <w:rsid w:val="00822FC9"/>
    <w:rsid w:val="00823618"/>
    <w:rsid w:val="00823D3C"/>
    <w:rsid w:val="0082665F"/>
    <w:rsid w:val="0082666E"/>
    <w:rsid w:val="0082785C"/>
    <w:rsid w:val="008305AA"/>
    <w:rsid w:val="00832371"/>
    <w:rsid w:val="00832730"/>
    <w:rsid w:val="00832DFB"/>
    <w:rsid w:val="00833F70"/>
    <w:rsid w:val="00836790"/>
    <w:rsid w:val="008368C7"/>
    <w:rsid w:val="008401DA"/>
    <w:rsid w:val="00840BD5"/>
    <w:rsid w:val="00840CE9"/>
    <w:rsid w:val="008438F7"/>
    <w:rsid w:val="00844EFE"/>
    <w:rsid w:val="008457F9"/>
    <w:rsid w:val="00846229"/>
    <w:rsid w:val="00846B48"/>
    <w:rsid w:val="0084767E"/>
    <w:rsid w:val="00853BCD"/>
    <w:rsid w:val="00854FA9"/>
    <w:rsid w:val="00856628"/>
    <w:rsid w:val="00856C82"/>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3B91"/>
    <w:rsid w:val="0087439B"/>
    <w:rsid w:val="00876E4D"/>
    <w:rsid w:val="008771E0"/>
    <w:rsid w:val="00877ECA"/>
    <w:rsid w:val="00881111"/>
    <w:rsid w:val="0088146D"/>
    <w:rsid w:val="00881A8A"/>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1B18"/>
    <w:rsid w:val="0089404F"/>
    <w:rsid w:val="0089456E"/>
    <w:rsid w:val="00894847"/>
    <w:rsid w:val="008948D5"/>
    <w:rsid w:val="008950EB"/>
    <w:rsid w:val="00896240"/>
    <w:rsid w:val="00896E42"/>
    <w:rsid w:val="00897094"/>
    <w:rsid w:val="00897800"/>
    <w:rsid w:val="00897D02"/>
    <w:rsid w:val="008A019B"/>
    <w:rsid w:val="008A0F44"/>
    <w:rsid w:val="008A23AA"/>
    <w:rsid w:val="008A368C"/>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501"/>
    <w:rsid w:val="008C5925"/>
    <w:rsid w:val="008C60C2"/>
    <w:rsid w:val="008C6851"/>
    <w:rsid w:val="008C6EBE"/>
    <w:rsid w:val="008D07E2"/>
    <w:rsid w:val="008D291C"/>
    <w:rsid w:val="008D5A54"/>
    <w:rsid w:val="008E26D1"/>
    <w:rsid w:val="008E3A70"/>
    <w:rsid w:val="008E4668"/>
    <w:rsid w:val="008E52BF"/>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2C6"/>
    <w:rsid w:val="00921B3D"/>
    <w:rsid w:val="00922039"/>
    <w:rsid w:val="009229D5"/>
    <w:rsid w:val="00923AF8"/>
    <w:rsid w:val="009253AF"/>
    <w:rsid w:val="009256A9"/>
    <w:rsid w:val="00925D4F"/>
    <w:rsid w:val="00926E54"/>
    <w:rsid w:val="00926FFA"/>
    <w:rsid w:val="00927430"/>
    <w:rsid w:val="0092764A"/>
    <w:rsid w:val="00927C20"/>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369"/>
    <w:rsid w:val="0094163C"/>
    <w:rsid w:val="00942DB5"/>
    <w:rsid w:val="0094370D"/>
    <w:rsid w:val="00943E66"/>
    <w:rsid w:val="009444C8"/>
    <w:rsid w:val="00944592"/>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FC2"/>
    <w:rsid w:val="009732DC"/>
    <w:rsid w:val="00973649"/>
    <w:rsid w:val="00973682"/>
    <w:rsid w:val="00973F6C"/>
    <w:rsid w:val="009748F6"/>
    <w:rsid w:val="00976048"/>
    <w:rsid w:val="00977B6B"/>
    <w:rsid w:val="00980A9A"/>
    <w:rsid w:val="00980F98"/>
    <w:rsid w:val="0098152A"/>
    <w:rsid w:val="00982A66"/>
    <w:rsid w:val="00984A87"/>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6F2"/>
    <w:rsid w:val="009A68FE"/>
    <w:rsid w:val="009A6DFA"/>
    <w:rsid w:val="009A706E"/>
    <w:rsid w:val="009A7618"/>
    <w:rsid w:val="009A78A3"/>
    <w:rsid w:val="009A7B41"/>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33F6"/>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604"/>
    <w:rsid w:val="009E1803"/>
    <w:rsid w:val="009E1A9E"/>
    <w:rsid w:val="009E290A"/>
    <w:rsid w:val="009E306C"/>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55F8"/>
    <w:rsid w:val="00A05CC2"/>
    <w:rsid w:val="00A06A32"/>
    <w:rsid w:val="00A070EC"/>
    <w:rsid w:val="00A07123"/>
    <w:rsid w:val="00A0770B"/>
    <w:rsid w:val="00A07A6C"/>
    <w:rsid w:val="00A10852"/>
    <w:rsid w:val="00A134E9"/>
    <w:rsid w:val="00A13D7F"/>
    <w:rsid w:val="00A15B21"/>
    <w:rsid w:val="00A16D80"/>
    <w:rsid w:val="00A17A95"/>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A1D"/>
    <w:rsid w:val="00A44F02"/>
    <w:rsid w:val="00A45769"/>
    <w:rsid w:val="00A469D4"/>
    <w:rsid w:val="00A478F3"/>
    <w:rsid w:val="00A5028B"/>
    <w:rsid w:val="00A517F8"/>
    <w:rsid w:val="00A5187E"/>
    <w:rsid w:val="00A526A3"/>
    <w:rsid w:val="00A529C5"/>
    <w:rsid w:val="00A53762"/>
    <w:rsid w:val="00A539F9"/>
    <w:rsid w:val="00A54803"/>
    <w:rsid w:val="00A60572"/>
    <w:rsid w:val="00A60CDD"/>
    <w:rsid w:val="00A61380"/>
    <w:rsid w:val="00A613A4"/>
    <w:rsid w:val="00A617B9"/>
    <w:rsid w:val="00A618CE"/>
    <w:rsid w:val="00A61E94"/>
    <w:rsid w:val="00A624EB"/>
    <w:rsid w:val="00A62F75"/>
    <w:rsid w:val="00A64769"/>
    <w:rsid w:val="00A66CFE"/>
    <w:rsid w:val="00A67316"/>
    <w:rsid w:val="00A70601"/>
    <w:rsid w:val="00A70ED8"/>
    <w:rsid w:val="00A710F4"/>
    <w:rsid w:val="00A719E9"/>
    <w:rsid w:val="00A721DB"/>
    <w:rsid w:val="00A72D47"/>
    <w:rsid w:val="00A73FD5"/>
    <w:rsid w:val="00A763C2"/>
    <w:rsid w:val="00A76890"/>
    <w:rsid w:val="00A76EBC"/>
    <w:rsid w:val="00A77407"/>
    <w:rsid w:val="00A80AD0"/>
    <w:rsid w:val="00A811F7"/>
    <w:rsid w:val="00A8140A"/>
    <w:rsid w:val="00A8226F"/>
    <w:rsid w:val="00A829E3"/>
    <w:rsid w:val="00A82F57"/>
    <w:rsid w:val="00A833A7"/>
    <w:rsid w:val="00A83DB1"/>
    <w:rsid w:val="00A842BD"/>
    <w:rsid w:val="00A84DA3"/>
    <w:rsid w:val="00A859E6"/>
    <w:rsid w:val="00A85B09"/>
    <w:rsid w:val="00A864D1"/>
    <w:rsid w:val="00A87F92"/>
    <w:rsid w:val="00A906E2"/>
    <w:rsid w:val="00A92015"/>
    <w:rsid w:val="00A93604"/>
    <w:rsid w:val="00A9395C"/>
    <w:rsid w:val="00A93B12"/>
    <w:rsid w:val="00A94705"/>
    <w:rsid w:val="00A94CEC"/>
    <w:rsid w:val="00A953BD"/>
    <w:rsid w:val="00A96D47"/>
    <w:rsid w:val="00A97DC2"/>
    <w:rsid w:val="00A97EA9"/>
    <w:rsid w:val="00AA10AF"/>
    <w:rsid w:val="00AA158E"/>
    <w:rsid w:val="00AA1BA0"/>
    <w:rsid w:val="00AA2112"/>
    <w:rsid w:val="00AA3723"/>
    <w:rsid w:val="00AA4B4A"/>
    <w:rsid w:val="00AA5221"/>
    <w:rsid w:val="00AA6026"/>
    <w:rsid w:val="00AA6719"/>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C757B"/>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F02"/>
    <w:rsid w:val="00AF1DA3"/>
    <w:rsid w:val="00AF209B"/>
    <w:rsid w:val="00AF20D1"/>
    <w:rsid w:val="00AF257D"/>
    <w:rsid w:val="00AF2622"/>
    <w:rsid w:val="00AF2982"/>
    <w:rsid w:val="00AF2AE1"/>
    <w:rsid w:val="00AF387E"/>
    <w:rsid w:val="00AF4958"/>
    <w:rsid w:val="00AF4B05"/>
    <w:rsid w:val="00AF5036"/>
    <w:rsid w:val="00AF5665"/>
    <w:rsid w:val="00AF5667"/>
    <w:rsid w:val="00AF5FE1"/>
    <w:rsid w:val="00AF6EFD"/>
    <w:rsid w:val="00AF6FCB"/>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80E"/>
    <w:rsid w:val="00B14901"/>
    <w:rsid w:val="00B14E0E"/>
    <w:rsid w:val="00B158AD"/>
    <w:rsid w:val="00B15964"/>
    <w:rsid w:val="00B15A2A"/>
    <w:rsid w:val="00B15D80"/>
    <w:rsid w:val="00B164E2"/>
    <w:rsid w:val="00B16ED7"/>
    <w:rsid w:val="00B219A8"/>
    <w:rsid w:val="00B227BC"/>
    <w:rsid w:val="00B232D9"/>
    <w:rsid w:val="00B23875"/>
    <w:rsid w:val="00B23A18"/>
    <w:rsid w:val="00B247C7"/>
    <w:rsid w:val="00B26E3D"/>
    <w:rsid w:val="00B272A5"/>
    <w:rsid w:val="00B276BC"/>
    <w:rsid w:val="00B2776E"/>
    <w:rsid w:val="00B3010F"/>
    <w:rsid w:val="00B30757"/>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7D28"/>
    <w:rsid w:val="00B50220"/>
    <w:rsid w:val="00B508B0"/>
    <w:rsid w:val="00B50A47"/>
    <w:rsid w:val="00B510D8"/>
    <w:rsid w:val="00B5129D"/>
    <w:rsid w:val="00B52F46"/>
    <w:rsid w:val="00B52F7A"/>
    <w:rsid w:val="00B538BC"/>
    <w:rsid w:val="00B553CA"/>
    <w:rsid w:val="00B56B5F"/>
    <w:rsid w:val="00B56D3E"/>
    <w:rsid w:val="00B62425"/>
    <w:rsid w:val="00B624A7"/>
    <w:rsid w:val="00B6340B"/>
    <w:rsid w:val="00B63A22"/>
    <w:rsid w:val="00B63F74"/>
    <w:rsid w:val="00B63FA5"/>
    <w:rsid w:val="00B6548E"/>
    <w:rsid w:val="00B65911"/>
    <w:rsid w:val="00B673C5"/>
    <w:rsid w:val="00B677CE"/>
    <w:rsid w:val="00B701CC"/>
    <w:rsid w:val="00B7283D"/>
    <w:rsid w:val="00B73D40"/>
    <w:rsid w:val="00B74E08"/>
    <w:rsid w:val="00B75310"/>
    <w:rsid w:val="00B75D8B"/>
    <w:rsid w:val="00B7630E"/>
    <w:rsid w:val="00B763D7"/>
    <w:rsid w:val="00B77185"/>
    <w:rsid w:val="00B77D04"/>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7256"/>
    <w:rsid w:val="00B87C93"/>
    <w:rsid w:val="00B90F08"/>
    <w:rsid w:val="00B914F5"/>
    <w:rsid w:val="00B9274F"/>
    <w:rsid w:val="00B939DD"/>
    <w:rsid w:val="00B94329"/>
    <w:rsid w:val="00B9443C"/>
    <w:rsid w:val="00B9485A"/>
    <w:rsid w:val="00B94B49"/>
    <w:rsid w:val="00B96358"/>
    <w:rsid w:val="00BA12E7"/>
    <w:rsid w:val="00BA1DAD"/>
    <w:rsid w:val="00BA2760"/>
    <w:rsid w:val="00BA4B87"/>
    <w:rsid w:val="00BA54A5"/>
    <w:rsid w:val="00BA5FB7"/>
    <w:rsid w:val="00BA67B5"/>
    <w:rsid w:val="00BA753E"/>
    <w:rsid w:val="00BA78BE"/>
    <w:rsid w:val="00BB0210"/>
    <w:rsid w:val="00BB0920"/>
    <w:rsid w:val="00BB0A4C"/>
    <w:rsid w:val="00BB0BCE"/>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A91"/>
    <w:rsid w:val="00BC00C7"/>
    <w:rsid w:val="00BC0431"/>
    <w:rsid w:val="00BC08A1"/>
    <w:rsid w:val="00BC11BC"/>
    <w:rsid w:val="00BC22EA"/>
    <w:rsid w:val="00BC2E9B"/>
    <w:rsid w:val="00BC3239"/>
    <w:rsid w:val="00BC4CAF"/>
    <w:rsid w:val="00BC600C"/>
    <w:rsid w:val="00BC758A"/>
    <w:rsid w:val="00BD01D4"/>
    <w:rsid w:val="00BD1287"/>
    <w:rsid w:val="00BD1D22"/>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409"/>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DC6"/>
    <w:rsid w:val="00C06423"/>
    <w:rsid w:val="00C07BE9"/>
    <w:rsid w:val="00C10A4C"/>
    <w:rsid w:val="00C121E0"/>
    <w:rsid w:val="00C13FF9"/>
    <w:rsid w:val="00C1475C"/>
    <w:rsid w:val="00C15F25"/>
    <w:rsid w:val="00C1639D"/>
    <w:rsid w:val="00C1660C"/>
    <w:rsid w:val="00C20556"/>
    <w:rsid w:val="00C20E0E"/>
    <w:rsid w:val="00C21779"/>
    <w:rsid w:val="00C2189F"/>
    <w:rsid w:val="00C23AB2"/>
    <w:rsid w:val="00C23D8F"/>
    <w:rsid w:val="00C25E0F"/>
    <w:rsid w:val="00C27CA1"/>
    <w:rsid w:val="00C319B3"/>
    <w:rsid w:val="00C3219B"/>
    <w:rsid w:val="00C323B7"/>
    <w:rsid w:val="00C329B5"/>
    <w:rsid w:val="00C32CA8"/>
    <w:rsid w:val="00C3397A"/>
    <w:rsid w:val="00C33AF7"/>
    <w:rsid w:val="00C35060"/>
    <w:rsid w:val="00C36042"/>
    <w:rsid w:val="00C36E0B"/>
    <w:rsid w:val="00C41017"/>
    <w:rsid w:val="00C41933"/>
    <w:rsid w:val="00C41F81"/>
    <w:rsid w:val="00C4268F"/>
    <w:rsid w:val="00C428AB"/>
    <w:rsid w:val="00C43178"/>
    <w:rsid w:val="00C454CE"/>
    <w:rsid w:val="00C45997"/>
    <w:rsid w:val="00C46F58"/>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75C4"/>
    <w:rsid w:val="00C701E9"/>
    <w:rsid w:val="00C70570"/>
    <w:rsid w:val="00C70D42"/>
    <w:rsid w:val="00C7174E"/>
    <w:rsid w:val="00C71983"/>
    <w:rsid w:val="00C72349"/>
    <w:rsid w:val="00C729BC"/>
    <w:rsid w:val="00C74474"/>
    <w:rsid w:val="00C75A6B"/>
    <w:rsid w:val="00C75DDE"/>
    <w:rsid w:val="00C75F19"/>
    <w:rsid w:val="00C76653"/>
    <w:rsid w:val="00C76AF9"/>
    <w:rsid w:val="00C771A9"/>
    <w:rsid w:val="00C77218"/>
    <w:rsid w:val="00C77275"/>
    <w:rsid w:val="00C77292"/>
    <w:rsid w:val="00C77600"/>
    <w:rsid w:val="00C80ADE"/>
    <w:rsid w:val="00C8161C"/>
    <w:rsid w:val="00C81B37"/>
    <w:rsid w:val="00C82487"/>
    <w:rsid w:val="00C83C1C"/>
    <w:rsid w:val="00C8519B"/>
    <w:rsid w:val="00C855DC"/>
    <w:rsid w:val="00C863E4"/>
    <w:rsid w:val="00C87154"/>
    <w:rsid w:val="00C8776B"/>
    <w:rsid w:val="00C9070E"/>
    <w:rsid w:val="00C91813"/>
    <w:rsid w:val="00C91D7E"/>
    <w:rsid w:val="00C9202C"/>
    <w:rsid w:val="00C92248"/>
    <w:rsid w:val="00C93772"/>
    <w:rsid w:val="00C9451A"/>
    <w:rsid w:val="00C947B2"/>
    <w:rsid w:val="00C95B2A"/>
    <w:rsid w:val="00C95D22"/>
    <w:rsid w:val="00C95FA3"/>
    <w:rsid w:val="00C974C0"/>
    <w:rsid w:val="00C974F0"/>
    <w:rsid w:val="00C97634"/>
    <w:rsid w:val="00C97C13"/>
    <w:rsid w:val="00C97CA8"/>
    <w:rsid w:val="00CA00D1"/>
    <w:rsid w:val="00CA0B36"/>
    <w:rsid w:val="00CA0E9C"/>
    <w:rsid w:val="00CA13A8"/>
    <w:rsid w:val="00CA2443"/>
    <w:rsid w:val="00CA3B7D"/>
    <w:rsid w:val="00CA4554"/>
    <w:rsid w:val="00CA465D"/>
    <w:rsid w:val="00CA4A3E"/>
    <w:rsid w:val="00CA505C"/>
    <w:rsid w:val="00CA58ED"/>
    <w:rsid w:val="00CA62FF"/>
    <w:rsid w:val="00CA709E"/>
    <w:rsid w:val="00CA716E"/>
    <w:rsid w:val="00CA72E6"/>
    <w:rsid w:val="00CA7D55"/>
    <w:rsid w:val="00CB02F0"/>
    <w:rsid w:val="00CB0E2C"/>
    <w:rsid w:val="00CB13A1"/>
    <w:rsid w:val="00CB20E6"/>
    <w:rsid w:val="00CB2DEF"/>
    <w:rsid w:val="00CB2EA6"/>
    <w:rsid w:val="00CB4917"/>
    <w:rsid w:val="00CB572A"/>
    <w:rsid w:val="00CB5BFA"/>
    <w:rsid w:val="00CB5DAB"/>
    <w:rsid w:val="00CB64FF"/>
    <w:rsid w:val="00CB705B"/>
    <w:rsid w:val="00CC0959"/>
    <w:rsid w:val="00CC1D55"/>
    <w:rsid w:val="00CC2EEC"/>
    <w:rsid w:val="00CC2FBA"/>
    <w:rsid w:val="00CC3088"/>
    <w:rsid w:val="00CC5755"/>
    <w:rsid w:val="00CC7549"/>
    <w:rsid w:val="00CD144A"/>
    <w:rsid w:val="00CD2370"/>
    <w:rsid w:val="00CD257C"/>
    <w:rsid w:val="00CD3F16"/>
    <w:rsid w:val="00CD4C94"/>
    <w:rsid w:val="00CD4E97"/>
    <w:rsid w:val="00CD5503"/>
    <w:rsid w:val="00CD6614"/>
    <w:rsid w:val="00CD6652"/>
    <w:rsid w:val="00CD7834"/>
    <w:rsid w:val="00CE0A4B"/>
    <w:rsid w:val="00CE1B5B"/>
    <w:rsid w:val="00CE1E19"/>
    <w:rsid w:val="00CE2534"/>
    <w:rsid w:val="00CE2D56"/>
    <w:rsid w:val="00CE3406"/>
    <w:rsid w:val="00CE3FF9"/>
    <w:rsid w:val="00CE40CC"/>
    <w:rsid w:val="00CE48D5"/>
    <w:rsid w:val="00CE61F0"/>
    <w:rsid w:val="00CE772E"/>
    <w:rsid w:val="00CE78D9"/>
    <w:rsid w:val="00CE7F20"/>
    <w:rsid w:val="00CF131C"/>
    <w:rsid w:val="00CF1F1C"/>
    <w:rsid w:val="00CF25C8"/>
    <w:rsid w:val="00CF374E"/>
    <w:rsid w:val="00CF3802"/>
    <w:rsid w:val="00CF4EC5"/>
    <w:rsid w:val="00CF50D7"/>
    <w:rsid w:val="00CF653C"/>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64EC"/>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3B6D"/>
    <w:rsid w:val="00D24C3D"/>
    <w:rsid w:val="00D25D7F"/>
    <w:rsid w:val="00D263D8"/>
    <w:rsid w:val="00D31A38"/>
    <w:rsid w:val="00D31E4A"/>
    <w:rsid w:val="00D32729"/>
    <w:rsid w:val="00D32C2E"/>
    <w:rsid w:val="00D334C5"/>
    <w:rsid w:val="00D34C5B"/>
    <w:rsid w:val="00D3512C"/>
    <w:rsid w:val="00D355C6"/>
    <w:rsid w:val="00D35A5A"/>
    <w:rsid w:val="00D363C6"/>
    <w:rsid w:val="00D3697B"/>
    <w:rsid w:val="00D40036"/>
    <w:rsid w:val="00D40ECA"/>
    <w:rsid w:val="00D448DC"/>
    <w:rsid w:val="00D44F5D"/>
    <w:rsid w:val="00D476BA"/>
    <w:rsid w:val="00D50701"/>
    <w:rsid w:val="00D5109E"/>
    <w:rsid w:val="00D51A49"/>
    <w:rsid w:val="00D51BCF"/>
    <w:rsid w:val="00D52659"/>
    <w:rsid w:val="00D5392A"/>
    <w:rsid w:val="00D53A30"/>
    <w:rsid w:val="00D54036"/>
    <w:rsid w:val="00D5452E"/>
    <w:rsid w:val="00D569BA"/>
    <w:rsid w:val="00D576E5"/>
    <w:rsid w:val="00D57E58"/>
    <w:rsid w:val="00D60721"/>
    <w:rsid w:val="00D60BE3"/>
    <w:rsid w:val="00D612C6"/>
    <w:rsid w:val="00D618D7"/>
    <w:rsid w:val="00D62475"/>
    <w:rsid w:val="00D64340"/>
    <w:rsid w:val="00D6589C"/>
    <w:rsid w:val="00D6632E"/>
    <w:rsid w:val="00D669E2"/>
    <w:rsid w:val="00D67347"/>
    <w:rsid w:val="00D70189"/>
    <w:rsid w:val="00D70C4F"/>
    <w:rsid w:val="00D710E3"/>
    <w:rsid w:val="00D7309B"/>
    <w:rsid w:val="00D73A24"/>
    <w:rsid w:val="00D746A6"/>
    <w:rsid w:val="00D76122"/>
    <w:rsid w:val="00D77141"/>
    <w:rsid w:val="00D776D5"/>
    <w:rsid w:val="00D77B96"/>
    <w:rsid w:val="00D80D28"/>
    <w:rsid w:val="00D80F36"/>
    <w:rsid w:val="00D81A93"/>
    <w:rsid w:val="00D81E6E"/>
    <w:rsid w:val="00D81EBF"/>
    <w:rsid w:val="00D8253E"/>
    <w:rsid w:val="00D85108"/>
    <w:rsid w:val="00D85300"/>
    <w:rsid w:val="00D85D3D"/>
    <w:rsid w:val="00D873AE"/>
    <w:rsid w:val="00D873B4"/>
    <w:rsid w:val="00D908F7"/>
    <w:rsid w:val="00D91E8F"/>
    <w:rsid w:val="00D92509"/>
    <w:rsid w:val="00D935DB"/>
    <w:rsid w:val="00D94AF4"/>
    <w:rsid w:val="00D94D99"/>
    <w:rsid w:val="00D9605A"/>
    <w:rsid w:val="00D96363"/>
    <w:rsid w:val="00D96881"/>
    <w:rsid w:val="00D97046"/>
    <w:rsid w:val="00D9761F"/>
    <w:rsid w:val="00DA05D0"/>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D48"/>
    <w:rsid w:val="00DC269C"/>
    <w:rsid w:val="00DC28E6"/>
    <w:rsid w:val="00DC2CEA"/>
    <w:rsid w:val="00DC2D3B"/>
    <w:rsid w:val="00DC2EE0"/>
    <w:rsid w:val="00DC3CBE"/>
    <w:rsid w:val="00DC48DD"/>
    <w:rsid w:val="00DC4B35"/>
    <w:rsid w:val="00DC54B6"/>
    <w:rsid w:val="00DC5893"/>
    <w:rsid w:val="00DC5911"/>
    <w:rsid w:val="00DC59A3"/>
    <w:rsid w:val="00DC5F18"/>
    <w:rsid w:val="00DC5F2A"/>
    <w:rsid w:val="00DC6B2E"/>
    <w:rsid w:val="00DC7202"/>
    <w:rsid w:val="00DC79DD"/>
    <w:rsid w:val="00DD0319"/>
    <w:rsid w:val="00DD0602"/>
    <w:rsid w:val="00DD3A16"/>
    <w:rsid w:val="00DD3D27"/>
    <w:rsid w:val="00DD4E98"/>
    <w:rsid w:val="00DD509F"/>
    <w:rsid w:val="00DD51A4"/>
    <w:rsid w:val="00DD5AD0"/>
    <w:rsid w:val="00DD628B"/>
    <w:rsid w:val="00DD7015"/>
    <w:rsid w:val="00DE01F6"/>
    <w:rsid w:val="00DE07A9"/>
    <w:rsid w:val="00DE0C95"/>
    <w:rsid w:val="00DE17C1"/>
    <w:rsid w:val="00DE22ED"/>
    <w:rsid w:val="00DE2563"/>
    <w:rsid w:val="00DE3C31"/>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22B"/>
    <w:rsid w:val="00DF62F3"/>
    <w:rsid w:val="00DF67C9"/>
    <w:rsid w:val="00DF6F62"/>
    <w:rsid w:val="00E00160"/>
    <w:rsid w:val="00E003DC"/>
    <w:rsid w:val="00E02AF8"/>
    <w:rsid w:val="00E02DEA"/>
    <w:rsid w:val="00E03282"/>
    <w:rsid w:val="00E0333C"/>
    <w:rsid w:val="00E0397B"/>
    <w:rsid w:val="00E039FC"/>
    <w:rsid w:val="00E03C31"/>
    <w:rsid w:val="00E042C7"/>
    <w:rsid w:val="00E05342"/>
    <w:rsid w:val="00E05C58"/>
    <w:rsid w:val="00E07D16"/>
    <w:rsid w:val="00E10BC3"/>
    <w:rsid w:val="00E10BDD"/>
    <w:rsid w:val="00E13B65"/>
    <w:rsid w:val="00E15274"/>
    <w:rsid w:val="00E1581D"/>
    <w:rsid w:val="00E15DCF"/>
    <w:rsid w:val="00E169E9"/>
    <w:rsid w:val="00E177C1"/>
    <w:rsid w:val="00E1796C"/>
    <w:rsid w:val="00E17CF9"/>
    <w:rsid w:val="00E215DB"/>
    <w:rsid w:val="00E22CD7"/>
    <w:rsid w:val="00E23100"/>
    <w:rsid w:val="00E23DF5"/>
    <w:rsid w:val="00E250A4"/>
    <w:rsid w:val="00E25500"/>
    <w:rsid w:val="00E274F5"/>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51175"/>
    <w:rsid w:val="00E516AE"/>
    <w:rsid w:val="00E517AF"/>
    <w:rsid w:val="00E51FFD"/>
    <w:rsid w:val="00E5206B"/>
    <w:rsid w:val="00E52190"/>
    <w:rsid w:val="00E53065"/>
    <w:rsid w:val="00E55F29"/>
    <w:rsid w:val="00E563F3"/>
    <w:rsid w:val="00E56E6E"/>
    <w:rsid w:val="00E6045A"/>
    <w:rsid w:val="00E60A9E"/>
    <w:rsid w:val="00E61AAF"/>
    <w:rsid w:val="00E6246C"/>
    <w:rsid w:val="00E62B7F"/>
    <w:rsid w:val="00E62DF5"/>
    <w:rsid w:val="00E64192"/>
    <w:rsid w:val="00E6432F"/>
    <w:rsid w:val="00E64E53"/>
    <w:rsid w:val="00E6507F"/>
    <w:rsid w:val="00E652EA"/>
    <w:rsid w:val="00E65C6E"/>
    <w:rsid w:val="00E70350"/>
    <w:rsid w:val="00E705ED"/>
    <w:rsid w:val="00E73645"/>
    <w:rsid w:val="00E74EE1"/>
    <w:rsid w:val="00E803C9"/>
    <w:rsid w:val="00E80C4F"/>
    <w:rsid w:val="00E8352E"/>
    <w:rsid w:val="00E84241"/>
    <w:rsid w:val="00E848D7"/>
    <w:rsid w:val="00E8638D"/>
    <w:rsid w:val="00E867FF"/>
    <w:rsid w:val="00E86C9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E6B39"/>
    <w:rsid w:val="00EF09B9"/>
    <w:rsid w:val="00EF24AC"/>
    <w:rsid w:val="00EF2AE4"/>
    <w:rsid w:val="00EF37CF"/>
    <w:rsid w:val="00EF51BB"/>
    <w:rsid w:val="00EF5737"/>
    <w:rsid w:val="00EF6D11"/>
    <w:rsid w:val="00F00719"/>
    <w:rsid w:val="00F01876"/>
    <w:rsid w:val="00F020E8"/>
    <w:rsid w:val="00F022F9"/>
    <w:rsid w:val="00F043B0"/>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713"/>
    <w:rsid w:val="00F16586"/>
    <w:rsid w:val="00F17082"/>
    <w:rsid w:val="00F201FA"/>
    <w:rsid w:val="00F2021A"/>
    <w:rsid w:val="00F2041E"/>
    <w:rsid w:val="00F20BB0"/>
    <w:rsid w:val="00F20E37"/>
    <w:rsid w:val="00F20F5E"/>
    <w:rsid w:val="00F211C0"/>
    <w:rsid w:val="00F2141A"/>
    <w:rsid w:val="00F215C2"/>
    <w:rsid w:val="00F219DE"/>
    <w:rsid w:val="00F23150"/>
    <w:rsid w:val="00F2364C"/>
    <w:rsid w:val="00F24E77"/>
    <w:rsid w:val="00F265B1"/>
    <w:rsid w:val="00F26C68"/>
    <w:rsid w:val="00F27251"/>
    <w:rsid w:val="00F27CEC"/>
    <w:rsid w:val="00F27ED3"/>
    <w:rsid w:val="00F30698"/>
    <w:rsid w:val="00F30A87"/>
    <w:rsid w:val="00F325E7"/>
    <w:rsid w:val="00F329DF"/>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945"/>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7F5"/>
    <w:rsid w:val="00F73B3C"/>
    <w:rsid w:val="00F73ECF"/>
    <w:rsid w:val="00F74F0E"/>
    <w:rsid w:val="00F77112"/>
    <w:rsid w:val="00F8133B"/>
    <w:rsid w:val="00F81803"/>
    <w:rsid w:val="00F82437"/>
    <w:rsid w:val="00F82933"/>
    <w:rsid w:val="00F8320E"/>
    <w:rsid w:val="00F86391"/>
    <w:rsid w:val="00F86D2A"/>
    <w:rsid w:val="00F87AF6"/>
    <w:rsid w:val="00F87F99"/>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4776"/>
    <w:rsid w:val="00FB67FF"/>
    <w:rsid w:val="00FB7023"/>
    <w:rsid w:val="00FC0052"/>
    <w:rsid w:val="00FC0277"/>
    <w:rsid w:val="00FC1168"/>
    <w:rsid w:val="00FC1387"/>
    <w:rsid w:val="00FC23D0"/>
    <w:rsid w:val="00FC4162"/>
    <w:rsid w:val="00FC578A"/>
    <w:rsid w:val="00FC5DA7"/>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E74B9"/>
    <w:rsid w:val="00FF02A2"/>
    <w:rsid w:val="00FF1143"/>
    <w:rsid w:val="00FF1469"/>
    <w:rsid w:val="00FF1989"/>
    <w:rsid w:val="00FF265F"/>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3392</TotalTime>
  <Pages>7</Pages>
  <Words>8003</Words>
  <Characters>4562</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12540</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515</cp:revision>
  <cp:lastPrinted>2024-01-29T09:40:00Z</cp:lastPrinted>
  <dcterms:created xsi:type="dcterms:W3CDTF">2023-07-11T06:30:00Z</dcterms:created>
  <dcterms:modified xsi:type="dcterms:W3CDTF">2025-04-16T17:07:00Z</dcterms:modified>
  <cp:category>SPRENDIMAS</cp:category>
</cp:coreProperties>
</file>